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545D1" w:rsidR="004A6EEC" w:rsidP="004545D1" w:rsidRDefault="004A6EEC" w14:paraId="1CC3F359" w14:textId="5C712FBD">
      <w:pPr>
        <w:rPr>
          <w:b/>
          <w:bCs w:val="0"/>
          <w:color w:val="C2004B"/>
          <w:sz w:val="32"/>
          <w:szCs w:val="32"/>
        </w:rPr>
      </w:pPr>
      <w:bookmarkStart w:name="_Toc224444803" w:id="0"/>
      <w:bookmarkStart w:name="_Toc184477921" w:id="1"/>
      <w:r w:rsidRPr="004545D1">
        <w:rPr>
          <w:b/>
          <w:bCs w:val="0"/>
          <w:color w:val="C2004B"/>
          <w:sz w:val="32"/>
          <w:szCs w:val="32"/>
        </w:rPr>
        <w:t xml:space="preserve">Bijlage </w:t>
      </w:r>
      <w:r w:rsidR="003F67C7">
        <w:rPr>
          <w:b/>
          <w:bCs w:val="0"/>
          <w:color w:val="C2004B"/>
          <w:sz w:val="32"/>
          <w:szCs w:val="32"/>
        </w:rPr>
        <w:t>II</w:t>
      </w:r>
      <w:r w:rsidRPr="004545D1">
        <w:rPr>
          <w:b/>
          <w:bCs w:val="0"/>
          <w:color w:val="C2004B"/>
          <w:sz w:val="32"/>
          <w:szCs w:val="32"/>
        </w:rPr>
        <w:t xml:space="preserve"> </w:t>
      </w:r>
      <w:r w:rsidR="004545D1">
        <w:rPr>
          <w:b/>
          <w:bCs w:val="0"/>
          <w:color w:val="C2004B"/>
          <w:sz w:val="32"/>
          <w:szCs w:val="32"/>
        </w:rPr>
        <w:t xml:space="preserve">– </w:t>
      </w:r>
      <w:r w:rsidR="003F67C7">
        <w:rPr>
          <w:b/>
          <w:bCs w:val="0"/>
          <w:color w:val="C2004B"/>
          <w:sz w:val="32"/>
          <w:szCs w:val="32"/>
        </w:rPr>
        <w:t>Verklaring Kerncompetenties</w:t>
      </w:r>
    </w:p>
    <w:bookmarkEnd w:id="0"/>
    <w:bookmarkEnd w:id="1"/>
    <w:p w:rsidRPr="00FC059B" w:rsidR="004A6EEC" w:rsidP="004545D1" w:rsidRDefault="004A6EEC" w14:paraId="245B4CEA" w14:textId="77777777"/>
    <w:p w:rsidRPr="004545D1" w:rsidR="004A6EEC" w:rsidP="004545D1" w:rsidRDefault="004A6EEC" w14:paraId="5DA26D98" w14:textId="77777777">
      <w:pPr>
        <w:rPr>
          <w:b/>
          <w:bCs w:val="0"/>
        </w:rPr>
      </w:pPr>
      <w:r w:rsidRPr="004545D1">
        <w:rPr>
          <w:b/>
          <w:bCs w:val="0"/>
        </w:rPr>
        <w:t>Invulinstructie</w:t>
      </w:r>
    </w:p>
    <w:p w:rsidRPr="004545D1" w:rsidR="004A6EEC" w:rsidP="004545D1" w:rsidRDefault="004A6EEC" w14:paraId="3B535016" w14:textId="77777777">
      <w:pPr>
        <w:pStyle w:val="Lijstalinea"/>
        <w:numPr>
          <w:ilvl w:val="0"/>
          <w:numId w:val="1"/>
        </w:numPr>
      </w:pPr>
      <w:r w:rsidRPr="004545D1">
        <w:t xml:space="preserve">Per kerncompetentie </w:t>
      </w:r>
      <w:r w:rsidRPr="004545D1" w:rsidR="00031DA7">
        <w:t>levert</w:t>
      </w:r>
      <w:r w:rsidRPr="004545D1">
        <w:t xml:space="preserve"> </w:t>
      </w:r>
      <w:r w:rsidRPr="004545D1" w:rsidR="00CE3F18">
        <w:t>u maximaal</w:t>
      </w:r>
      <w:r w:rsidRPr="004545D1">
        <w:t xml:space="preserve"> één referentie aan.</w:t>
      </w:r>
      <w:r w:rsidRPr="004545D1" w:rsidR="00DB03A4">
        <w:t xml:space="preserve"> </w:t>
      </w:r>
      <w:r w:rsidRPr="004545D1">
        <w:t xml:space="preserve">Het is mogelijk dat één referentie meerdere kerncompetenties in zich heeft. Het is dus niet noodzakelijk om evenveel referenties als kerncompetenties aan te leveren. Voorbeeld: als </w:t>
      </w:r>
      <w:r w:rsidRPr="004545D1" w:rsidR="00F23650">
        <w:t>Opdrachtgever</w:t>
      </w:r>
      <w:r w:rsidRPr="004545D1">
        <w:t xml:space="preserve"> vier kerncompetenties uitvraagt voldoet uw organisatie aan de eis als u twee referenties aanlevert die beide twee kerncompetenties laten zien.</w:t>
      </w:r>
    </w:p>
    <w:p w:rsidRPr="004545D1" w:rsidR="004A6EEC" w:rsidP="004545D1" w:rsidRDefault="004A6EEC" w14:paraId="06343D1A" w14:textId="77777777">
      <w:pPr>
        <w:pStyle w:val="Lijstalinea"/>
        <w:numPr>
          <w:ilvl w:val="0"/>
          <w:numId w:val="1"/>
        </w:numPr>
      </w:pPr>
      <w:r w:rsidRPr="004545D1">
        <w:t xml:space="preserve">Het is toegestaan de referentie te verduidelijken. Deze toelichting mag maximaal </w:t>
      </w:r>
      <w:r w:rsidRPr="004545D1" w:rsidR="007E36F5">
        <w:t>250</w:t>
      </w:r>
      <w:r w:rsidRPr="004545D1">
        <w:t xml:space="preserve"> woorden bevatten.</w:t>
      </w:r>
    </w:p>
    <w:p w:rsidRPr="004545D1" w:rsidR="004A6EEC" w:rsidP="004545D1" w:rsidRDefault="004A6EEC" w14:paraId="1D18D182" w14:textId="77777777">
      <w:pPr>
        <w:rPr>
          <w:color w:val="C2004B"/>
        </w:rPr>
      </w:pP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Pr="003D4AA4" w:rsidR="004545D1" w:rsidTr="5F2D89F0" w14:paraId="092F2908" w14:textId="77777777">
        <w:trPr>
          <w:jc w:val="center"/>
        </w:trPr>
        <w:tc>
          <w:tcPr>
            <w:tcW w:w="9067" w:type="dxa"/>
            <w:gridSpan w:val="4"/>
            <w:shd w:val="clear" w:color="auto" w:fill="FFFFFF" w:themeFill="background1"/>
            <w:tcMar/>
            <w:vAlign w:val="center"/>
          </w:tcPr>
          <w:p w:rsidR="004A6EEC" w:rsidP="004545D1" w:rsidRDefault="007E36F5" w14:paraId="150813B6" w14:textId="77777777">
            <w:pPr>
              <w:rPr>
                <w:b/>
                <w:color w:val="C2004B"/>
                <w:sz w:val="20"/>
                <w:szCs w:val="20"/>
              </w:rPr>
            </w:pPr>
            <w:bookmarkStart w:name="_Hlk60225088" w:id="2"/>
            <w:r w:rsidRPr="003D4AA4">
              <w:rPr>
                <w:b/>
                <w:color w:val="C2004B"/>
                <w:sz w:val="20"/>
                <w:szCs w:val="20"/>
              </w:rPr>
              <w:t xml:space="preserve">Kerncompetentie </w:t>
            </w:r>
            <w:r w:rsidRPr="003D4AA4" w:rsidR="004A6EEC">
              <w:rPr>
                <w:b/>
                <w:color w:val="C2004B"/>
                <w:sz w:val="20"/>
                <w:szCs w:val="20"/>
              </w:rPr>
              <w:t>1</w:t>
            </w:r>
            <w:r w:rsidR="00674E9B">
              <w:rPr>
                <w:b/>
                <w:color w:val="C2004B"/>
                <w:sz w:val="20"/>
                <w:szCs w:val="20"/>
              </w:rPr>
              <w:t>:</w:t>
            </w:r>
          </w:p>
          <w:p w:rsidRPr="00E76605" w:rsidR="00674E9B" w:rsidP="00674E9B" w:rsidRDefault="00674E9B" w14:paraId="71E8FB90" w14:textId="77777777">
            <w:r w:rsidRPr="00E76605">
              <w:t xml:space="preserve">De inschrijver heeft in de periode van drie jaar voorafgaande aan de uiterste datum voor ontvangst van de inschrijving ingenieursdienstenopdrachten in de GWW sector uitgevoerd met een overeengekomen bedrag (aannemingssom) of gefactureerd bedrag gelijk aan of groter dan </w:t>
            </w:r>
            <w:r w:rsidRPr="00E76605">
              <w:rPr>
                <w:b/>
                <w:bCs w:val="0"/>
              </w:rPr>
              <w:t>EUR 350.000,-</w:t>
            </w:r>
            <w:r w:rsidRPr="00E76605">
              <w:t xml:space="preserve"> (exclusief omzetbelasting) waarbij de inschrijver was belast met de dagelijkse organisatie en leiding van de opdracht (het projectmanagement) en/of de inschrijver jegens de opdrachtgever eindverantwoordelijk was voor de uitvoering van de opdracht.</w:t>
            </w:r>
          </w:p>
          <w:p w:rsidRPr="003D4AA4" w:rsidR="00674E9B" w:rsidP="00674E9B" w:rsidRDefault="00674E9B" w14:paraId="0DBF9120" w14:textId="1207CA56">
            <w:pPr>
              <w:rPr>
                <w:color w:val="C2004B"/>
                <w:sz w:val="20"/>
                <w:szCs w:val="20"/>
              </w:rPr>
            </w:pPr>
            <w:r w:rsidRPr="00E76605">
              <w:t>De opdracht is op een vakkundige en regelmatige wijze uitgevoerd en de opdracht is binnen de overeengekomen termijn (verleend uitstel van oplevering daarin begrepen) opgeleverd, of een daaraan gelijkwaardige handeling heeft plaatsgevonden.</w:t>
            </w:r>
          </w:p>
        </w:tc>
      </w:tr>
      <w:tr w:rsidRPr="0002201C" w:rsidR="004A6EEC" w:rsidTr="5F2D89F0" w14:paraId="0B1347CD" w14:textId="77777777">
        <w:trPr>
          <w:jc w:val="center"/>
        </w:trPr>
        <w:tc>
          <w:tcPr>
            <w:tcW w:w="843" w:type="dxa"/>
            <w:shd w:val="clear" w:color="auto" w:fill="FFFFFF" w:themeFill="background1"/>
            <w:tcMar/>
            <w:vAlign w:val="center"/>
          </w:tcPr>
          <w:p w:rsidRPr="0002201C" w:rsidR="004A6EEC" w:rsidP="004545D1" w:rsidRDefault="004A6EEC" w14:paraId="7145D86B" w14:textId="77777777">
            <w:r w:rsidRPr="0002201C">
              <w:t xml:space="preserve">1. </w:t>
            </w:r>
          </w:p>
        </w:tc>
        <w:tc>
          <w:tcPr>
            <w:tcW w:w="2140" w:type="dxa"/>
            <w:shd w:val="clear" w:color="auto" w:fill="FFFFFF" w:themeFill="background1"/>
            <w:tcMar/>
            <w:vAlign w:val="center"/>
          </w:tcPr>
          <w:p w:rsidRPr="0002201C" w:rsidR="004A6EEC" w:rsidP="004545D1" w:rsidRDefault="004A6EEC" w14:paraId="1F8C69C6" w14:textId="77777777">
            <w:r w:rsidRPr="0002201C">
              <w:t>Projectnaam</w:t>
            </w:r>
          </w:p>
        </w:tc>
        <w:tc>
          <w:tcPr>
            <w:tcW w:w="6084" w:type="dxa"/>
            <w:gridSpan w:val="2"/>
            <w:shd w:val="clear" w:color="auto" w:fill="FFFFFF" w:themeFill="background1"/>
            <w:tcMar/>
            <w:vAlign w:val="center"/>
          </w:tcPr>
          <w:p w:rsidRPr="0002201C" w:rsidR="004A6EEC" w:rsidP="004545D1" w:rsidRDefault="004A6EEC" w14:paraId="68C28FCB" w14:textId="77777777"/>
        </w:tc>
      </w:tr>
      <w:tr w:rsidRPr="0002201C" w:rsidR="004A6EEC" w:rsidTr="5F2D89F0" w14:paraId="30C08DE1" w14:textId="77777777">
        <w:trPr>
          <w:jc w:val="center"/>
        </w:trPr>
        <w:tc>
          <w:tcPr>
            <w:tcW w:w="843" w:type="dxa"/>
            <w:vMerge w:val="restart"/>
            <w:shd w:val="clear" w:color="auto" w:fill="FFFFFF" w:themeFill="background1"/>
            <w:tcMar/>
          </w:tcPr>
          <w:p w:rsidRPr="0002201C" w:rsidR="004A6EEC" w:rsidP="004545D1" w:rsidRDefault="004A6EEC" w14:paraId="7DB629E8" w14:textId="77777777">
            <w:r w:rsidRPr="0002201C">
              <w:t>2.</w:t>
            </w:r>
          </w:p>
        </w:tc>
        <w:tc>
          <w:tcPr>
            <w:tcW w:w="2140" w:type="dxa"/>
            <w:vMerge w:val="restart"/>
            <w:shd w:val="clear" w:color="auto" w:fill="FFFFFF" w:themeFill="background1"/>
            <w:tcMar/>
          </w:tcPr>
          <w:p w:rsidRPr="0002201C" w:rsidR="004A6EEC" w:rsidP="004545D1" w:rsidRDefault="004A6EEC" w14:paraId="5072B074" w14:textId="77777777">
            <w:r w:rsidRPr="0002201C">
              <w:t>Opdrachtgever</w:t>
            </w:r>
          </w:p>
        </w:tc>
        <w:tc>
          <w:tcPr>
            <w:tcW w:w="2162" w:type="dxa"/>
            <w:shd w:val="clear" w:color="auto" w:fill="FFFFFF" w:themeFill="background1"/>
            <w:tcMar/>
            <w:vAlign w:val="center"/>
          </w:tcPr>
          <w:p w:rsidRPr="0002201C" w:rsidR="004A6EEC" w:rsidP="004545D1" w:rsidRDefault="004A6EEC" w14:paraId="5AE81FB1" w14:textId="77777777">
            <w:r w:rsidRPr="0002201C">
              <w:t>Naam</w:t>
            </w:r>
          </w:p>
        </w:tc>
        <w:tc>
          <w:tcPr>
            <w:tcW w:w="3922" w:type="dxa"/>
            <w:shd w:val="clear" w:color="auto" w:fill="FFFFFF" w:themeFill="background1"/>
            <w:tcMar/>
            <w:vAlign w:val="center"/>
          </w:tcPr>
          <w:p w:rsidRPr="0002201C" w:rsidR="004A6EEC" w:rsidP="004545D1" w:rsidRDefault="004A6EEC" w14:paraId="1614A311" w14:textId="77777777"/>
        </w:tc>
      </w:tr>
      <w:tr w:rsidRPr="0002201C" w:rsidR="004A6EEC" w:rsidTr="5F2D89F0" w14:paraId="0F03769C" w14:textId="77777777">
        <w:trPr>
          <w:jc w:val="center"/>
        </w:trPr>
        <w:tc>
          <w:tcPr>
            <w:tcW w:w="843" w:type="dxa"/>
            <w:vMerge/>
            <w:tcMar/>
            <w:vAlign w:val="center"/>
          </w:tcPr>
          <w:p w:rsidRPr="0002201C" w:rsidR="004A6EEC" w:rsidP="004545D1" w:rsidRDefault="004A6EEC" w14:paraId="660FCE3F" w14:textId="77777777"/>
        </w:tc>
        <w:tc>
          <w:tcPr>
            <w:tcW w:w="2140" w:type="dxa"/>
            <w:vMerge/>
            <w:tcMar/>
            <w:vAlign w:val="center"/>
          </w:tcPr>
          <w:p w:rsidRPr="0002201C" w:rsidR="004A6EEC" w:rsidP="004545D1" w:rsidRDefault="004A6EEC" w14:paraId="07683B1B" w14:textId="77777777"/>
        </w:tc>
        <w:tc>
          <w:tcPr>
            <w:tcW w:w="2162" w:type="dxa"/>
            <w:shd w:val="clear" w:color="auto" w:fill="FFFFFF" w:themeFill="background1"/>
            <w:tcMar/>
            <w:vAlign w:val="center"/>
          </w:tcPr>
          <w:p w:rsidRPr="0002201C" w:rsidR="004A6EEC" w:rsidP="004545D1" w:rsidRDefault="004A6EEC" w14:paraId="44B023B8" w14:textId="77777777">
            <w:r w:rsidRPr="0002201C">
              <w:t>Contactpersoon</w:t>
            </w:r>
          </w:p>
        </w:tc>
        <w:tc>
          <w:tcPr>
            <w:tcW w:w="3922" w:type="dxa"/>
            <w:shd w:val="clear" w:color="auto" w:fill="FFFFFF" w:themeFill="background1"/>
            <w:tcMar/>
            <w:vAlign w:val="center"/>
          </w:tcPr>
          <w:p w:rsidRPr="0002201C" w:rsidR="004A6EEC" w:rsidP="004545D1" w:rsidRDefault="004A6EEC" w14:paraId="34572A6D" w14:textId="77777777"/>
        </w:tc>
      </w:tr>
      <w:tr w:rsidRPr="0002201C" w:rsidR="004A6EEC" w:rsidTr="5F2D89F0" w14:paraId="588A423C" w14:textId="77777777">
        <w:trPr>
          <w:jc w:val="center"/>
        </w:trPr>
        <w:tc>
          <w:tcPr>
            <w:tcW w:w="843" w:type="dxa"/>
            <w:vMerge/>
            <w:tcMar/>
            <w:vAlign w:val="center"/>
          </w:tcPr>
          <w:p w:rsidRPr="0002201C" w:rsidR="004A6EEC" w:rsidP="004545D1" w:rsidRDefault="004A6EEC" w14:paraId="12E9FE70" w14:textId="77777777"/>
        </w:tc>
        <w:tc>
          <w:tcPr>
            <w:tcW w:w="2140" w:type="dxa"/>
            <w:vMerge/>
            <w:tcMar/>
            <w:vAlign w:val="center"/>
          </w:tcPr>
          <w:p w:rsidRPr="0002201C" w:rsidR="004A6EEC" w:rsidP="004545D1" w:rsidRDefault="004A6EEC" w14:paraId="35D2D845" w14:textId="77777777"/>
        </w:tc>
        <w:tc>
          <w:tcPr>
            <w:tcW w:w="2162" w:type="dxa"/>
            <w:shd w:val="clear" w:color="auto" w:fill="FFFFFF" w:themeFill="background1"/>
            <w:tcMar/>
            <w:vAlign w:val="center"/>
          </w:tcPr>
          <w:p w:rsidRPr="0002201C" w:rsidR="004A6EEC" w:rsidP="004545D1" w:rsidRDefault="004A6EEC" w14:paraId="74BF90C7" w14:textId="77777777">
            <w:r w:rsidRPr="0002201C">
              <w:t>Functie</w:t>
            </w:r>
          </w:p>
        </w:tc>
        <w:tc>
          <w:tcPr>
            <w:tcW w:w="3922" w:type="dxa"/>
            <w:shd w:val="clear" w:color="auto" w:fill="FFFFFF" w:themeFill="background1"/>
            <w:tcMar/>
            <w:vAlign w:val="center"/>
          </w:tcPr>
          <w:p w:rsidRPr="0002201C" w:rsidR="004A6EEC" w:rsidP="004545D1" w:rsidRDefault="004A6EEC" w14:paraId="74220798" w14:textId="77777777"/>
        </w:tc>
      </w:tr>
      <w:tr w:rsidRPr="0002201C" w:rsidR="004A6EEC" w:rsidTr="5F2D89F0" w14:paraId="4BB1F691" w14:textId="77777777">
        <w:trPr>
          <w:jc w:val="center"/>
        </w:trPr>
        <w:tc>
          <w:tcPr>
            <w:tcW w:w="843" w:type="dxa"/>
            <w:vMerge/>
            <w:tcMar/>
            <w:vAlign w:val="center"/>
          </w:tcPr>
          <w:p w:rsidRPr="0002201C" w:rsidR="004A6EEC" w:rsidP="004545D1" w:rsidRDefault="004A6EEC" w14:paraId="4B1BE6EA" w14:textId="77777777"/>
        </w:tc>
        <w:tc>
          <w:tcPr>
            <w:tcW w:w="2140" w:type="dxa"/>
            <w:vMerge/>
            <w:tcMar/>
            <w:vAlign w:val="center"/>
          </w:tcPr>
          <w:p w:rsidRPr="0002201C" w:rsidR="004A6EEC" w:rsidP="004545D1" w:rsidRDefault="004A6EEC" w14:paraId="08768729" w14:textId="77777777"/>
        </w:tc>
        <w:tc>
          <w:tcPr>
            <w:tcW w:w="2162" w:type="dxa"/>
            <w:shd w:val="clear" w:color="auto" w:fill="FFFFFF" w:themeFill="background1"/>
            <w:tcMar/>
            <w:vAlign w:val="center"/>
          </w:tcPr>
          <w:p w:rsidRPr="0002201C" w:rsidR="004A6EEC" w:rsidP="004545D1" w:rsidRDefault="004A6EEC" w14:paraId="462BF5CD" w14:textId="77777777">
            <w:r w:rsidRPr="0002201C">
              <w:t>Telefoonnummer</w:t>
            </w:r>
          </w:p>
        </w:tc>
        <w:tc>
          <w:tcPr>
            <w:tcW w:w="3922" w:type="dxa"/>
            <w:shd w:val="clear" w:color="auto" w:fill="FFFFFF" w:themeFill="background1"/>
            <w:tcMar/>
            <w:vAlign w:val="center"/>
          </w:tcPr>
          <w:p w:rsidRPr="0002201C" w:rsidR="004A6EEC" w:rsidP="004545D1" w:rsidRDefault="004A6EEC" w14:paraId="1F81A55F" w14:textId="77777777"/>
        </w:tc>
      </w:tr>
      <w:tr w:rsidRPr="0002201C" w:rsidR="004A6EEC" w:rsidTr="5F2D89F0" w14:paraId="2E445049" w14:textId="77777777">
        <w:trPr>
          <w:jc w:val="center"/>
        </w:trPr>
        <w:tc>
          <w:tcPr>
            <w:tcW w:w="843" w:type="dxa"/>
            <w:vMerge/>
            <w:tcMar/>
            <w:vAlign w:val="center"/>
          </w:tcPr>
          <w:p w:rsidRPr="0002201C" w:rsidR="004A6EEC" w:rsidP="004545D1" w:rsidRDefault="004A6EEC" w14:paraId="054CF657" w14:textId="77777777"/>
        </w:tc>
        <w:tc>
          <w:tcPr>
            <w:tcW w:w="2140" w:type="dxa"/>
            <w:vMerge/>
            <w:tcMar/>
            <w:vAlign w:val="center"/>
          </w:tcPr>
          <w:p w:rsidRPr="0002201C" w:rsidR="004A6EEC" w:rsidP="004545D1" w:rsidRDefault="004A6EEC" w14:paraId="74931D07" w14:textId="77777777"/>
        </w:tc>
        <w:tc>
          <w:tcPr>
            <w:tcW w:w="2162" w:type="dxa"/>
            <w:shd w:val="clear" w:color="auto" w:fill="FFFFFF" w:themeFill="background1"/>
            <w:tcMar/>
            <w:vAlign w:val="center"/>
          </w:tcPr>
          <w:p w:rsidRPr="0002201C" w:rsidR="004A6EEC" w:rsidP="004545D1" w:rsidRDefault="004A6EEC" w14:paraId="4ACD82F0" w14:textId="77777777">
            <w:r w:rsidRPr="0002201C">
              <w:t>Emailadres</w:t>
            </w:r>
          </w:p>
        </w:tc>
        <w:tc>
          <w:tcPr>
            <w:tcW w:w="3922" w:type="dxa"/>
            <w:shd w:val="clear" w:color="auto" w:fill="FFFFFF" w:themeFill="background1"/>
            <w:tcMar/>
            <w:vAlign w:val="center"/>
          </w:tcPr>
          <w:p w:rsidRPr="0002201C" w:rsidR="004A6EEC" w:rsidP="004545D1" w:rsidRDefault="004A6EEC" w14:paraId="49251285" w14:textId="77777777"/>
        </w:tc>
      </w:tr>
      <w:tr w:rsidRPr="0002201C" w:rsidR="004545D1" w:rsidTr="5F2D89F0" w14:paraId="56747121" w14:textId="77777777">
        <w:trPr>
          <w:jc w:val="center"/>
        </w:trPr>
        <w:tc>
          <w:tcPr>
            <w:tcW w:w="843" w:type="dxa"/>
            <w:shd w:val="clear" w:color="auto" w:fill="FFFFFF" w:themeFill="background1"/>
            <w:tcMar/>
            <w:vAlign w:val="center"/>
          </w:tcPr>
          <w:p w:rsidRPr="0002201C" w:rsidR="004545D1" w:rsidP="004545D1" w:rsidRDefault="004545D1" w14:paraId="0DC8BD71" w14:textId="77777777">
            <w:r>
              <w:t xml:space="preserve">4. </w:t>
            </w:r>
          </w:p>
        </w:tc>
        <w:tc>
          <w:tcPr>
            <w:tcW w:w="2140" w:type="dxa"/>
            <w:shd w:val="clear" w:color="auto" w:fill="FFFFFF" w:themeFill="background1"/>
            <w:tcMar/>
          </w:tcPr>
          <w:p w:rsidRPr="0002201C" w:rsidR="004545D1" w:rsidP="004545D1" w:rsidRDefault="004545D1" w14:paraId="69183F03" w14:textId="77777777">
            <w:r>
              <w:t>Inschrijver bevestigt hierbij dat de referentie voldoet aan de genoemde minimale eisen</w:t>
            </w:r>
          </w:p>
        </w:tc>
        <w:tc>
          <w:tcPr>
            <w:tcW w:w="6084" w:type="dxa"/>
            <w:gridSpan w:val="2"/>
            <w:shd w:val="clear" w:color="auto" w:fill="FFFFFF" w:themeFill="background1"/>
            <w:tcMar/>
            <w:vAlign w:val="center"/>
          </w:tcPr>
          <w:p w:rsidRPr="0002201C" w:rsidR="004545D1" w:rsidP="004545D1" w:rsidRDefault="004545D1" w14:paraId="6236414F" w14:textId="77777777">
            <w:r>
              <w:t>Ja / Nee</w:t>
            </w:r>
          </w:p>
        </w:tc>
      </w:tr>
      <w:tr w:rsidRPr="0002201C" w:rsidR="001C6069" w:rsidTr="5F2D89F0" w14:paraId="63833A52" w14:textId="77777777">
        <w:trPr>
          <w:jc w:val="center"/>
        </w:trPr>
        <w:tc>
          <w:tcPr>
            <w:tcW w:w="843" w:type="dxa"/>
            <w:shd w:val="clear" w:color="auto" w:fill="FFFFFF" w:themeFill="background1"/>
            <w:tcMar/>
            <w:vAlign w:val="center"/>
          </w:tcPr>
          <w:p w:rsidRPr="0002201C" w:rsidR="001C6069" w:rsidP="004545D1" w:rsidRDefault="007B5DF7" w14:paraId="4C24DB60" w14:textId="77777777">
            <w:r>
              <w:t>5.</w:t>
            </w:r>
          </w:p>
        </w:tc>
        <w:tc>
          <w:tcPr>
            <w:tcW w:w="2140" w:type="dxa"/>
            <w:shd w:val="clear" w:color="auto" w:fill="FFFFFF" w:themeFill="background1"/>
            <w:tcMar/>
            <w:vAlign w:val="center"/>
          </w:tcPr>
          <w:p w:rsidRPr="0002201C" w:rsidR="001C6069" w:rsidP="004545D1" w:rsidRDefault="001C6069" w14:paraId="3D00CA4A" w14:textId="77777777">
            <w:r w:rsidRPr="0002201C">
              <w:t>Datum</w:t>
            </w:r>
          </w:p>
        </w:tc>
        <w:tc>
          <w:tcPr>
            <w:tcW w:w="2162" w:type="dxa"/>
            <w:shd w:val="clear" w:color="auto" w:fill="FFFFFF" w:themeFill="background1"/>
            <w:tcMar/>
            <w:vAlign w:val="center"/>
          </w:tcPr>
          <w:p w:rsidRPr="0002201C" w:rsidR="001C6069" w:rsidP="004545D1" w:rsidRDefault="001C6069" w14:paraId="625D5F9C" w14:textId="77777777">
            <w:r w:rsidRPr="0002201C">
              <w:t>Begin en eind datum of afronding project</w:t>
            </w:r>
          </w:p>
        </w:tc>
        <w:tc>
          <w:tcPr>
            <w:tcW w:w="3922" w:type="dxa"/>
            <w:shd w:val="clear" w:color="auto" w:fill="FFFFFF" w:themeFill="background1"/>
            <w:tcMar/>
            <w:vAlign w:val="center"/>
          </w:tcPr>
          <w:p w:rsidRPr="0002201C" w:rsidR="001C6069" w:rsidP="004545D1" w:rsidRDefault="001C6069" w14:paraId="3329BEA3" w14:textId="77777777"/>
        </w:tc>
      </w:tr>
      <w:tr w:rsidRPr="0002201C" w:rsidR="001C6069" w:rsidTr="5F2D89F0" w14:paraId="242CFC19" w14:textId="77777777">
        <w:trPr>
          <w:jc w:val="center"/>
        </w:trPr>
        <w:tc>
          <w:tcPr>
            <w:tcW w:w="843" w:type="dxa"/>
            <w:shd w:val="clear" w:color="auto" w:fill="FFFFFF" w:themeFill="background1"/>
            <w:tcMar/>
            <w:vAlign w:val="center"/>
          </w:tcPr>
          <w:p w:rsidRPr="0002201C" w:rsidR="001C6069" w:rsidP="004545D1" w:rsidRDefault="007B5DF7" w14:paraId="3C614417" w14:textId="77777777">
            <w:r>
              <w:t>6.</w:t>
            </w:r>
          </w:p>
        </w:tc>
        <w:tc>
          <w:tcPr>
            <w:tcW w:w="2140" w:type="dxa"/>
            <w:shd w:val="clear" w:color="auto" w:fill="FFFFFF" w:themeFill="background1"/>
            <w:tcMar/>
            <w:vAlign w:val="center"/>
          </w:tcPr>
          <w:p w:rsidRPr="0002201C" w:rsidR="001C6069" w:rsidP="004545D1" w:rsidRDefault="001C6069" w14:paraId="7A7DFA32" w14:textId="77777777">
            <w:r w:rsidRPr="0002201C">
              <w:t>Waarde excl. BTW</w:t>
            </w:r>
          </w:p>
        </w:tc>
        <w:tc>
          <w:tcPr>
            <w:tcW w:w="2162" w:type="dxa"/>
            <w:shd w:val="clear" w:color="auto" w:fill="FFFFFF" w:themeFill="background1"/>
            <w:tcMar/>
            <w:vAlign w:val="center"/>
          </w:tcPr>
          <w:p w:rsidRPr="0002201C" w:rsidR="001C6069" w:rsidP="004545D1" w:rsidRDefault="00CF00B1" w14:paraId="4DF45A2E" w14:textId="77777777">
            <w:r>
              <w:t xml:space="preserve">In euro’s </w:t>
            </w:r>
          </w:p>
        </w:tc>
        <w:tc>
          <w:tcPr>
            <w:tcW w:w="3922" w:type="dxa"/>
            <w:shd w:val="clear" w:color="auto" w:fill="FFFFFF" w:themeFill="background1"/>
            <w:tcMar/>
            <w:vAlign w:val="center"/>
          </w:tcPr>
          <w:p w:rsidRPr="0002201C" w:rsidR="001C6069" w:rsidP="004545D1" w:rsidRDefault="001C6069" w14:paraId="32348708" w14:textId="77777777"/>
        </w:tc>
      </w:tr>
      <w:tr w:rsidRPr="0002201C" w:rsidR="001C6069" w:rsidTr="5F2D89F0" w14:paraId="00E1B053" w14:textId="77777777">
        <w:trPr>
          <w:jc w:val="center"/>
        </w:trPr>
        <w:tc>
          <w:tcPr>
            <w:tcW w:w="843" w:type="dxa"/>
            <w:shd w:val="clear" w:color="auto" w:fill="FFFFFF" w:themeFill="background1"/>
            <w:tcMar/>
            <w:vAlign w:val="center"/>
          </w:tcPr>
          <w:p w:rsidRPr="0002201C" w:rsidR="001C6069" w:rsidP="004545D1" w:rsidRDefault="007B5DF7" w14:paraId="6CD01BC7" w14:textId="77777777">
            <w:r>
              <w:t>7</w:t>
            </w:r>
            <w:r w:rsidRPr="0002201C" w:rsidR="001C6069">
              <w:t>.</w:t>
            </w:r>
          </w:p>
        </w:tc>
        <w:tc>
          <w:tcPr>
            <w:tcW w:w="2140" w:type="dxa"/>
            <w:shd w:val="clear" w:color="auto" w:fill="FFFFFF" w:themeFill="background1"/>
            <w:tcMar/>
            <w:vAlign w:val="center"/>
          </w:tcPr>
          <w:p w:rsidRPr="0002201C" w:rsidR="001C6069" w:rsidP="004545D1" w:rsidRDefault="001C6069" w14:paraId="06C69330" w14:textId="77777777">
            <w:r w:rsidRPr="0002201C">
              <w:t>Is de opdracht geheel als zelfstandige onderneming uitgevoerd of in combinatie of met onderaannemer(s)?</w:t>
            </w:r>
          </w:p>
        </w:tc>
        <w:tc>
          <w:tcPr>
            <w:tcW w:w="6084" w:type="dxa"/>
            <w:gridSpan w:val="2"/>
            <w:shd w:val="clear" w:color="auto" w:fill="FFFFFF" w:themeFill="background1"/>
            <w:tcMar/>
            <w:vAlign w:val="center"/>
          </w:tcPr>
          <w:p w:rsidRPr="0002201C" w:rsidR="001C6069" w:rsidP="004545D1" w:rsidRDefault="001C6069" w14:paraId="0B094F83" w14:textId="77777777">
            <w:r w:rsidRPr="0002201C">
              <w:t>Indien sprake was van een combinatie of van onderaannemers, hier graag vermelden:</w:t>
            </w:r>
          </w:p>
          <w:p w:rsidRPr="0002201C" w:rsidR="001C6069" w:rsidP="004545D1" w:rsidRDefault="001C6069" w14:paraId="7F3C1B78" w14:textId="77777777">
            <w:pPr>
              <w:pStyle w:val="Lijstalinea"/>
              <w:numPr>
                <w:ilvl w:val="0"/>
                <w:numId w:val="1"/>
              </w:numPr>
            </w:pPr>
            <w:r w:rsidRPr="0002201C">
              <w:t>de naam van de evt. partners;</w:t>
            </w:r>
          </w:p>
          <w:p w:rsidRPr="0002201C" w:rsidR="001C6069" w:rsidP="004545D1" w:rsidRDefault="001C6069" w14:paraId="3FF6C45A" w14:textId="77777777">
            <w:pPr>
              <w:pStyle w:val="Lijstalinea"/>
              <w:numPr>
                <w:ilvl w:val="0"/>
                <w:numId w:val="1"/>
              </w:numPr>
            </w:pPr>
            <w:r w:rsidRPr="0002201C">
              <w:t>wie welk aandeel verzorgde; en</w:t>
            </w:r>
          </w:p>
          <w:p w:rsidRPr="004545D1" w:rsidR="001C6069" w:rsidP="004545D1" w:rsidRDefault="001C6069" w14:paraId="78D790FA" w14:textId="77777777">
            <w:pPr>
              <w:pStyle w:val="Lijstalinea"/>
              <w:numPr>
                <w:ilvl w:val="0"/>
                <w:numId w:val="1"/>
              </w:numPr>
              <w:rPr>
                <w:b/>
              </w:rPr>
            </w:pPr>
            <w:r w:rsidRPr="0002201C">
              <w:t>wie de leiding had.</w:t>
            </w:r>
          </w:p>
        </w:tc>
      </w:tr>
      <w:tr w:rsidRPr="0002201C" w:rsidR="001C6069" w:rsidTr="5F2D89F0" w14:paraId="4940E6F3" w14:textId="77777777">
        <w:trPr>
          <w:jc w:val="center"/>
        </w:trPr>
        <w:tc>
          <w:tcPr>
            <w:tcW w:w="843" w:type="dxa"/>
            <w:shd w:val="clear" w:color="auto" w:fill="FFFFFF" w:themeFill="background1"/>
            <w:tcMar/>
            <w:vAlign w:val="center"/>
          </w:tcPr>
          <w:p w:rsidRPr="0002201C" w:rsidR="001C6069" w:rsidP="004545D1" w:rsidRDefault="007B5DF7" w14:paraId="6D360A09" w14:textId="77777777">
            <w:r>
              <w:t>8</w:t>
            </w:r>
            <w:r w:rsidRPr="0002201C" w:rsidR="001C6069">
              <w:t>.</w:t>
            </w:r>
          </w:p>
        </w:tc>
        <w:tc>
          <w:tcPr>
            <w:tcW w:w="2140" w:type="dxa"/>
            <w:shd w:val="clear" w:color="auto" w:fill="FFFFFF" w:themeFill="background1"/>
            <w:tcMar/>
            <w:vAlign w:val="center"/>
          </w:tcPr>
          <w:p w:rsidRPr="0002201C" w:rsidR="001C6069" w:rsidP="004545D1" w:rsidRDefault="001C6069" w14:paraId="4D2BE9B7" w14:textId="77777777">
            <w:r w:rsidRPr="0002201C">
              <w:t xml:space="preserve">Eventuele toelichting van maximaal </w:t>
            </w:r>
            <w:r w:rsidR="0071424E">
              <w:t>250</w:t>
            </w:r>
            <w:r w:rsidRPr="0002201C">
              <w:t xml:space="preserve"> woorden.</w:t>
            </w:r>
          </w:p>
        </w:tc>
        <w:tc>
          <w:tcPr>
            <w:tcW w:w="6084" w:type="dxa"/>
            <w:gridSpan w:val="2"/>
            <w:shd w:val="clear" w:color="auto" w:fill="FFFFFF" w:themeFill="background1"/>
            <w:tcMar/>
            <w:vAlign w:val="center"/>
          </w:tcPr>
          <w:p w:rsidRPr="0002201C" w:rsidR="001C6069" w:rsidP="004545D1" w:rsidRDefault="001C6069" w14:paraId="28B1ECD2" w14:textId="77777777"/>
          <w:p w:rsidRPr="0002201C" w:rsidR="001C6069" w:rsidP="004545D1" w:rsidRDefault="001C6069" w14:paraId="4CD6F7E0" w14:textId="77777777"/>
          <w:p w:rsidRPr="0002201C" w:rsidR="001C6069" w:rsidP="004545D1" w:rsidRDefault="001C6069" w14:paraId="6DF02011" w14:textId="77777777"/>
          <w:p w:rsidRPr="0002201C" w:rsidR="001C6069" w:rsidP="004545D1" w:rsidRDefault="001C6069" w14:paraId="300B2842" w14:textId="77777777"/>
          <w:p w:rsidRPr="0002201C" w:rsidR="001C6069" w:rsidP="004545D1" w:rsidRDefault="001C6069" w14:paraId="37143E06" w14:textId="77777777"/>
          <w:p w:rsidRPr="0002201C" w:rsidR="001C6069" w:rsidP="004545D1" w:rsidRDefault="001C6069" w14:paraId="1E9C420D" w14:textId="77777777"/>
          <w:p w:rsidRPr="0002201C" w:rsidR="001C6069" w:rsidP="004545D1" w:rsidRDefault="001C6069" w14:paraId="6B9EA657" w14:textId="77777777"/>
          <w:p w:rsidRPr="0002201C" w:rsidR="001C6069" w:rsidP="004545D1" w:rsidRDefault="001C6069" w14:paraId="40604B98" w14:textId="77777777"/>
        </w:tc>
      </w:tr>
      <w:bookmarkEnd w:id="2"/>
    </w:tbl>
    <w:p w:rsidR="004A6EEC" w:rsidP="004545D1" w:rsidRDefault="004A6EEC" w14:paraId="59E8E539" w14:textId="77777777"/>
    <w:p w:rsidR="004545D1" w:rsidRDefault="004545D1" w14:paraId="56AE9997" w14:textId="77777777">
      <w:pPr>
        <w:spacing w:after="160" w:line="259" w:lineRule="auto"/>
        <w:jc w:val="left"/>
      </w:pPr>
      <w:r>
        <w:br w:type="page"/>
      </w: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Pr="003D4AA4" w:rsidR="004545D1" w:rsidTr="5F2D89F0" w14:paraId="72EEE7B0" w14:textId="77777777">
        <w:trPr>
          <w:jc w:val="center"/>
        </w:trPr>
        <w:tc>
          <w:tcPr>
            <w:tcW w:w="9067" w:type="dxa"/>
            <w:gridSpan w:val="4"/>
            <w:shd w:val="clear" w:color="auto" w:fill="FFFFFF" w:themeFill="background1"/>
            <w:tcMar/>
            <w:vAlign w:val="center"/>
          </w:tcPr>
          <w:p w:rsidR="004545D1" w:rsidP="007C5031" w:rsidRDefault="004545D1" w14:paraId="0EACD39F" w14:textId="77777777">
            <w:pPr>
              <w:rPr>
                <w:b/>
                <w:color w:val="C2004B"/>
                <w:sz w:val="20"/>
                <w:szCs w:val="20"/>
              </w:rPr>
            </w:pPr>
            <w:r w:rsidRPr="003D4AA4">
              <w:rPr>
                <w:b/>
                <w:color w:val="C2004B"/>
                <w:sz w:val="20"/>
                <w:szCs w:val="20"/>
              </w:rPr>
              <w:t>Kerncompetentie 2</w:t>
            </w:r>
            <w:r w:rsidR="00483918">
              <w:rPr>
                <w:b/>
                <w:color w:val="C2004B"/>
                <w:sz w:val="20"/>
                <w:szCs w:val="20"/>
              </w:rPr>
              <w:t>:</w:t>
            </w:r>
          </w:p>
          <w:p w:rsidRPr="0058162E" w:rsidR="0058162E" w:rsidP="0058162E" w:rsidRDefault="0058162E" w14:paraId="1F3B4694" w14:textId="77777777">
            <w:r w:rsidRPr="0058162E">
              <w:t>De inschrijver heeft in de periode van drie (3) jaar voorafgaande aan de uiterste datum voor ontvangst van de inschrijving ervaring opgedaan met het uitvoeren van een herberekening in het kader van constructieve veiligheid (conform Bouwbesluit 2012, dus de Eurocodes met de aanvullingen voor bestaande kunstwerken zoals opgenomen in de NEN8700-serie, CUR-124:2019 en Richtlijn Beoordeling Kunstwerken v1.2.1 (RTD 1006:2022) van RWS) van een</w:t>
            </w:r>
            <w:r w:rsidRPr="0058162E">
              <w:rPr>
                <w:u w:val="single"/>
              </w:rPr>
              <w:t xml:space="preserve"> bestaande gewapende (niet voorgespannen) verkeersbrug of viaduct</w:t>
            </w:r>
            <w:r w:rsidRPr="0058162E">
              <w:t xml:space="preserve"> in het hoofdwegennet of provinciale wegennet. Hierbij moet worden aangetoond dat inschrijver verantwoordelijk was voor de uitvoering van de herberekening en dat:</w:t>
            </w:r>
          </w:p>
          <w:p w:rsidRPr="0058162E" w:rsidR="0058162E" w:rsidP="0058162E" w:rsidRDefault="0058162E" w14:paraId="400F656C" w14:textId="77777777">
            <w:pPr>
              <w:numPr>
                <w:ilvl w:val="0"/>
                <w:numId w:val="2"/>
              </w:numPr>
            </w:pPr>
            <w:r w:rsidRPr="0058162E">
              <w:t>de referentieopdracht het uitvoeren van een herberekening aan een brug of viaduct met een volledig betonnen bovenbouw betreft. Een betonnen dek in een stalen brug of de aanwezigheid van alleen een betonnen fundering volstaat niet; en dat</w:t>
            </w:r>
          </w:p>
          <w:p w:rsidRPr="0058162E" w:rsidR="00483918" w:rsidP="007C5031" w:rsidRDefault="0058162E" w14:paraId="4CFBCCDC" w14:textId="6BFB0D1C">
            <w:pPr>
              <w:numPr>
                <w:ilvl w:val="0"/>
                <w:numId w:val="2"/>
              </w:numPr>
              <w:rPr>
                <w:sz w:val="20"/>
                <w:szCs w:val="20"/>
              </w:rPr>
            </w:pPr>
            <w:r w:rsidRPr="0058162E">
              <w:t>de referentieopdracht op een vakkundige en regelmatige wijze is uitgevoerd en binnen de overeengekomen termijn opgeleverd (door opdrachtgever verleend uitstel van oplevering daarin begrepen).</w:t>
            </w:r>
          </w:p>
        </w:tc>
      </w:tr>
      <w:tr w:rsidRPr="0002201C" w:rsidR="004545D1" w:rsidTr="5F2D89F0" w14:paraId="4E5024E6" w14:textId="77777777">
        <w:trPr>
          <w:jc w:val="center"/>
        </w:trPr>
        <w:tc>
          <w:tcPr>
            <w:tcW w:w="843" w:type="dxa"/>
            <w:shd w:val="clear" w:color="auto" w:fill="FFFFFF" w:themeFill="background1"/>
            <w:tcMar/>
            <w:vAlign w:val="center"/>
          </w:tcPr>
          <w:p w:rsidRPr="0002201C" w:rsidR="004545D1" w:rsidP="006901C4" w:rsidRDefault="004545D1" w14:paraId="523B4DFC" w14:textId="77777777">
            <w:r w:rsidRPr="0002201C">
              <w:t xml:space="preserve">1. </w:t>
            </w:r>
          </w:p>
        </w:tc>
        <w:tc>
          <w:tcPr>
            <w:tcW w:w="2140" w:type="dxa"/>
            <w:shd w:val="clear" w:color="auto" w:fill="FFFFFF" w:themeFill="background1"/>
            <w:tcMar/>
            <w:vAlign w:val="center"/>
          </w:tcPr>
          <w:p w:rsidRPr="0002201C" w:rsidR="004545D1" w:rsidP="006901C4" w:rsidRDefault="004545D1" w14:paraId="482BB0E9" w14:textId="77777777">
            <w:r w:rsidRPr="0002201C">
              <w:t>Projectnaam</w:t>
            </w:r>
          </w:p>
        </w:tc>
        <w:tc>
          <w:tcPr>
            <w:tcW w:w="6084" w:type="dxa"/>
            <w:gridSpan w:val="2"/>
            <w:shd w:val="clear" w:color="auto" w:fill="FFFFFF" w:themeFill="background1"/>
            <w:tcMar/>
            <w:vAlign w:val="center"/>
          </w:tcPr>
          <w:p w:rsidRPr="0002201C" w:rsidR="004545D1" w:rsidP="006901C4" w:rsidRDefault="004545D1" w14:paraId="4F2EB7DB" w14:textId="77777777"/>
        </w:tc>
      </w:tr>
      <w:tr w:rsidRPr="0002201C" w:rsidR="004545D1" w:rsidTr="5F2D89F0" w14:paraId="7F5F9931" w14:textId="77777777">
        <w:trPr>
          <w:jc w:val="center"/>
        </w:trPr>
        <w:tc>
          <w:tcPr>
            <w:tcW w:w="843" w:type="dxa"/>
            <w:vMerge w:val="restart"/>
            <w:shd w:val="clear" w:color="auto" w:fill="FFFFFF" w:themeFill="background1"/>
            <w:tcMar/>
          </w:tcPr>
          <w:p w:rsidRPr="0002201C" w:rsidR="004545D1" w:rsidP="006901C4" w:rsidRDefault="004545D1" w14:paraId="73A46B4F" w14:textId="77777777">
            <w:r w:rsidRPr="0002201C">
              <w:t>2.</w:t>
            </w:r>
          </w:p>
        </w:tc>
        <w:tc>
          <w:tcPr>
            <w:tcW w:w="2140" w:type="dxa"/>
            <w:vMerge w:val="restart"/>
            <w:shd w:val="clear" w:color="auto" w:fill="FFFFFF" w:themeFill="background1"/>
            <w:tcMar/>
          </w:tcPr>
          <w:p w:rsidRPr="0002201C" w:rsidR="004545D1" w:rsidP="006901C4" w:rsidRDefault="004545D1" w14:paraId="05B5BB27" w14:textId="77777777">
            <w:r w:rsidRPr="0002201C">
              <w:t>Opdrachtgever</w:t>
            </w:r>
          </w:p>
        </w:tc>
        <w:tc>
          <w:tcPr>
            <w:tcW w:w="2162" w:type="dxa"/>
            <w:shd w:val="clear" w:color="auto" w:fill="FFFFFF" w:themeFill="background1"/>
            <w:tcMar/>
            <w:vAlign w:val="center"/>
          </w:tcPr>
          <w:p w:rsidRPr="0002201C" w:rsidR="004545D1" w:rsidP="006901C4" w:rsidRDefault="004545D1" w14:paraId="27D9679D" w14:textId="77777777">
            <w:r w:rsidRPr="0002201C">
              <w:t>Naam</w:t>
            </w:r>
          </w:p>
        </w:tc>
        <w:tc>
          <w:tcPr>
            <w:tcW w:w="3922" w:type="dxa"/>
            <w:shd w:val="clear" w:color="auto" w:fill="FFFFFF" w:themeFill="background1"/>
            <w:tcMar/>
            <w:vAlign w:val="center"/>
          </w:tcPr>
          <w:p w:rsidRPr="0002201C" w:rsidR="004545D1" w:rsidP="006901C4" w:rsidRDefault="004545D1" w14:paraId="5A68BE76" w14:textId="77777777"/>
        </w:tc>
      </w:tr>
      <w:tr w:rsidRPr="0002201C" w:rsidR="004545D1" w:rsidTr="5F2D89F0" w14:paraId="082B35E2" w14:textId="77777777">
        <w:trPr>
          <w:jc w:val="center"/>
        </w:trPr>
        <w:tc>
          <w:tcPr>
            <w:tcW w:w="843" w:type="dxa"/>
            <w:vMerge/>
            <w:tcMar/>
            <w:vAlign w:val="center"/>
          </w:tcPr>
          <w:p w:rsidRPr="0002201C" w:rsidR="004545D1" w:rsidP="006901C4" w:rsidRDefault="004545D1" w14:paraId="1184F553" w14:textId="77777777"/>
        </w:tc>
        <w:tc>
          <w:tcPr>
            <w:tcW w:w="2140" w:type="dxa"/>
            <w:vMerge/>
            <w:tcMar/>
            <w:vAlign w:val="center"/>
          </w:tcPr>
          <w:p w:rsidRPr="0002201C" w:rsidR="004545D1" w:rsidP="006901C4" w:rsidRDefault="004545D1" w14:paraId="34C422D5" w14:textId="77777777"/>
        </w:tc>
        <w:tc>
          <w:tcPr>
            <w:tcW w:w="2162" w:type="dxa"/>
            <w:shd w:val="clear" w:color="auto" w:fill="FFFFFF" w:themeFill="background1"/>
            <w:tcMar/>
            <w:vAlign w:val="center"/>
          </w:tcPr>
          <w:p w:rsidRPr="0002201C" w:rsidR="004545D1" w:rsidP="006901C4" w:rsidRDefault="004545D1" w14:paraId="63790943" w14:textId="77777777">
            <w:r w:rsidRPr="0002201C">
              <w:t>Contactpersoon</w:t>
            </w:r>
          </w:p>
        </w:tc>
        <w:tc>
          <w:tcPr>
            <w:tcW w:w="3922" w:type="dxa"/>
            <w:shd w:val="clear" w:color="auto" w:fill="FFFFFF" w:themeFill="background1"/>
            <w:tcMar/>
            <w:vAlign w:val="center"/>
          </w:tcPr>
          <w:p w:rsidRPr="0002201C" w:rsidR="004545D1" w:rsidP="006901C4" w:rsidRDefault="004545D1" w14:paraId="35653EE9" w14:textId="77777777"/>
        </w:tc>
      </w:tr>
      <w:tr w:rsidRPr="0002201C" w:rsidR="004545D1" w:rsidTr="5F2D89F0" w14:paraId="6B1DEE76" w14:textId="77777777">
        <w:trPr>
          <w:jc w:val="center"/>
        </w:trPr>
        <w:tc>
          <w:tcPr>
            <w:tcW w:w="843" w:type="dxa"/>
            <w:vMerge/>
            <w:tcMar/>
            <w:vAlign w:val="center"/>
          </w:tcPr>
          <w:p w:rsidRPr="0002201C" w:rsidR="004545D1" w:rsidP="006901C4" w:rsidRDefault="004545D1" w14:paraId="7CBECC48" w14:textId="77777777"/>
        </w:tc>
        <w:tc>
          <w:tcPr>
            <w:tcW w:w="2140" w:type="dxa"/>
            <w:vMerge/>
            <w:tcMar/>
            <w:vAlign w:val="center"/>
          </w:tcPr>
          <w:p w:rsidRPr="0002201C" w:rsidR="004545D1" w:rsidP="006901C4" w:rsidRDefault="004545D1" w14:paraId="3EAFD44D" w14:textId="77777777"/>
        </w:tc>
        <w:tc>
          <w:tcPr>
            <w:tcW w:w="2162" w:type="dxa"/>
            <w:shd w:val="clear" w:color="auto" w:fill="FFFFFF" w:themeFill="background1"/>
            <w:tcMar/>
            <w:vAlign w:val="center"/>
          </w:tcPr>
          <w:p w:rsidRPr="0002201C" w:rsidR="004545D1" w:rsidP="006901C4" w:rsidRDefault="004545D1" w14:paraId="7A706868" w14:textId="77777777">
            <w:r w:rsidRPr="0002201C">
              <w:t>Functie</w:t>
            </w:r>
          </w:p>
        </w:tc>
        <w:tc>
          <w:tcPr>
            <w:tcW w:w="3922" w:type="dxa"/>
            <w:shd w:val="clear" w:color="auto" w:fill="FFFFFF" w:themeFill="background1"/>
            <w:tcMar/>
            <w:vAlign w:val="center"/>
          </w:tcPr>
          <w:p w:rsidRPr="0002201C" w:rsidR="004545D1" w:rsidP="006901C4" w:rsidRDefault="004545D1" w14:paraId="45626733" w14:textId="77777777"/>
        </w:tc>
      </w:tr>
      <w:tr w:rsidRPr="0002201C" w:rsidR="004545D1" w:rsidTr="5F2D89F0" w14:paraId="2B5AD91D" w14:textId="77777777">
        <w:trPr>
          <w:jc w:val="center"/>
        </w:trPr>
        <w:tc>
          <w:tcPr>
            <w:tcW w:w="843" w:type="dxa"/>
            <w:vMerge/>
            <w:tcMar/>
            <w:vAlign w:val="center"/>
          </w:tcPr>
          <w:p w:rsidRPr="0002201C" w:rsidR="004545D1" w:rsidP="006901C4" w:rsidRDefault="004545D1" w14:paraId="76520406" w14:textId="77777777"/>
        </w:tc>
        <w:tc>
          <w:tcPr>
            <w:tcW w:w="2140" w:type="dxa"/>
            <w:vMerge/>
            <w:tcMar/>
            <w:vAlign w:val="center"/>
          </w:tcPr>
          <w:p w:rsidRPr="0002201C" w:rsidR="004545D1" w:rsidP="006901C4" w:rsidRDefault="004545D1" w14:paraId="43714E65" w14:textId="77777777"/>
        </w:tc>
        <w:tc>
          <w:tcPr>
            <w:tcW w:w="2162" w:type="dxa"/>
            <w:shd w:val="clear" w:color="auto" w:fill="FFFFFF" w:themeFill="background1"/>
            <w:tcMar/>
            <w:vAlign w:val="center"/>
          </w:tcPr>
          <w:p w:rsidRPr="0002201C" w:rsidR="004545D1" w:rsidP="006901C4" w:rsidRDefault="004545D1" w14:paraId="6CD9480A" w14:textId="77777777">
            <w:r w:rsidRPr="0002201C">
              <w:t>Telefoonnummer</w:t>
            </w:r>
          </w:p>
        </w:tc>
        <w:tc>
          <w:tcPr>
            <w:tcW w:w="3922" w:type="dxa"/>
            <w:shd w:val="clear" w:color="auto" w:fill="FFFFFF" w:themeFill="background1"/>
            <w:tcMar/>
            <w:vAlign w:val="center"/>
          </w:tcPr>
          <w:p w:rsidRPr="0002201C" w:rsidR="004545D1" w:rsidP="006901C4" w:rsidRDefault="004545D1" w14:paraId="66AD8F2F" w14:textId="77777777"/>
        </w:tc>
      </w:tr>
      <w:tr w:rsidRPr="0002201C" w:rsidR="004545D1" w:rsidTr="5F2D89F0" w14:paraId="6875DF23" w14:textId="77777777">
        <w:trPr>
          <w:jc w:val="center"/>
        </w:trPr>
        <w:tc>
          <w:tcPr>
            <w:tcW w:w="843" w:type="dxa"/>
            <w:vMerge/>
            <w:tcMar/>
            <w:vAlign w:val="center"/>
          </w:tcPr>
          <w:p w:rsidRPr="0002201C" w:rsidR="004545D1" w:rsidP="006901C4" w:rsidRDefault="004545D1" w14:paraId="5747FB9C" w14:textId="77777777"/>
        </w:tc>
        <w:tc>
          <w:tcPr>
            <w:tcW w:w="2140" w:type="dxa"/>
            <w:vMerge/>
            <w:tcMar/>
            <w:vAlign w:val="center"/>
          </w:tcPr>
          <w:p w:rsidRPr="0002201C" w:rsidR="004545D1" w:rsidP="006901C4" w:rsidRDefault="004545D1" w14:paraId="7F8C73D9" w14:textId="77777777"/>
        </w:tc>
        <w:tc>
          <w:tcPr>
            <w:tcW w:w="2162" w:type="dxa"/>
            <w:shd w:val="clear" w:color="auto" w:fill="FFFFFF" w:themeFill="background1"/>
            <w:tcMar/>
            <w:vAlign w:val="center"/>
          </w:tcPr>
          <w:p w:rsidRPr="0002201C" w:rsidR="004545D1" w:rsidP="006901C4" w:rsidRDefault="004545D1" w14:paraId="4A45466A" w14:textId="77777777">
            <w:r w:rsidRPr="0002201C">
              <w:t>Emailadres</w:t>
            </w:r>
          </w:p>
        </w:tc>
        <w:tc>
          <w:tcPr>
            <w:tcW w:w="3922" w:type="dxa"/>
            <w:shd w:val="clear" w:color="auto" w:fill="FFFFFF" w:themeFill="background1"/>
            <w:tcMar/>
            <w:vAlign w:val="center"/>
          </w:tcPr>
          <w:p w:rsidRPr="0002201C" w:rsidR="004545D1" w:rsidP="006901C4" w:rsidRDefault="004545D1" w14:paraId="5EAB30A4" w14:textId="77777777"/>
        </w:tc>
      </w:tr>
      <w:tr w:rsidRPr="0002201C" w:rsidR="004545D1" w:rsidTr="5F2D89F0" w14:paraId="57F7798A" w14:textId="77777777">
        <w:trPr>
          <w:jc w:val="center"/>
        </w:trPr>
        <w:tc>
          <w:tcPr>
            <w:tcW w:w="843" w:type="dxa"/>
            <w:shd w:val="clear" w:color="auto" w:fill="FFFFFF" w:themeFill="background1"/>
            <w:tcMar/>
            <w:vAlign w:val="center"/>
          </w:tcPr>
          <w:p w:rsidRPr="0002201C" w:rsidR="004545D1" w:rsidP="006901C4" w:rsidRDefault="004545D1" w14:paraId="0CFE4092" w14:textId="77777777">
            <w:r>
              <w:t xml:space="preserve">4. </w:t>
            </w:r>
          </w:p>
        </w:tc>
        <w:tc>
          <w:tcPr>
            <w:tcW w:w="2140" w:type="dxa"/>
            <w:shd w:val="clear" w:color="auto" w:fill="FFFFFF" w:themeFill="background1"/>
            <w:tcMar/>
          </w:tcPr>
          <w:p w:rsidRPr="0002201C" w:rsidR="004545D1" w:rsidP="006901C4" w:rsidRDefault="004545D1" w14:paraId="10FFE860" w14:textId="77777777">
            <w:r>
              <w:t>Inschrijver bevestigt hierbij dat de referentie voldoet aan de genoemde minimale eisen</w:t>
            </w:r>
          </w:p>
        </w:tc>
        <w:tc>
          <w:tcPr>
            <w:tcW w:w="6084" w:type="dxa"/>
            <w:gridSpan w:val="2"/>
            <w:shd w:val="clear" w:color="auto" w:fill="FFFFFF" w:themeFill="background1"/>
            <w:tcMar/>
            <w:vAlign w:val="center"/>
          </w:tcPr>
          <w:p w:rsidRPr="0002201C" w:rsidR="004545D1" w:rsidP="006901C4" w:rsidRDefault="004545D1" w14:paraId="44825B5B" w14:textId="77777777">
            <w:r>
              <w:t>Ja / Nee</w:t>
            </w:r>
          </w:p>
        </w:tc>
      </w:tr>
      <w:tr w:rsidRPr="0002201C" w:rsidR="004545D1" w:rsidTr="5F2D89F0" w14:paraId="4ABE38BA" w14:textId="77777777">
        <w:trPr>
          <w:jc w:val="center"/>
        </w:trPr>
        <w:tc>
          <w:tcPr>
            <w:tcW w:w="843" w:type="dxa"/>
            <w:shd w:val="clear" w:color="auto" w:fill="FFFFFF" w:themeFill="background1"/>
            <w:tcMar/>
            <w:vAlign w:val="center"/>
          </w:tcPr>
          <w:p w:rsidRPr="0002201C" w:rsidR="004545D1" w:rsidP="006901C4" w:rsidRDefault="004545D1" w14:paraId="4BFE87E9" w14:textId="77777777">
            <w:r>
              <w:t>5.</w:t>
            </w:r>
          </w:p>
        </w:tc>
        <w:tc>
          <w:tcPr>
            <w:tcW w:w="2140" w:type="dxa"/>
            <w:shd w:val="clear" w:color="auto" w:fill="FFFFFF" w:themeFill="background1"/>
            <w:tcMar/>
            <w:vAlign w:val="center"/>
          </w:tcPr>
          <w:p w:rsidRPr="0002201C" w:rsidR="004545D1" w:rsidP="006901C4" w:rsidRDefault="004545D1" w14:paraId="7EB0DB3E" w14:textId="77777777">
            <w:r w:rsidRPr="0002201C">
              <w:t>Datum</w:t>
            </w:r>
          </w:p>
        </w:tc>
        <w:tc>
          <w:tcPr>
            <w:tcW w:w="2162" w:type="dxa"/>
            <w:shd w:val="clear" w:color="auto" w:fill="FFFFFF" w:themeFill="background1"/>
            <w:tcMar/>
            <w:vAlign w:val="center"/>
          </w:tcPr>
          <w:p w:rsidRPr="0002201C" w:rsidR="004545D1" w:rsidP="006901C4" w:rsidRDefault="004545D1" w14:paraId="61D7E56A" w14:textId="77777777">
            <w:r w:rsidRPr="0002201C">
              <w:t>Begin en eind datum of afronding project</w:t>
            </w:r>
          </w:p>
        </w:tc>
        <w:tc>
          <w:tcPr>
            <w:tcW w:w="3922" w:type="dxa"/>
            <w:shd w:val="clear" w:color="auto" w:fill="FFFFFF" w:themeFill="background1"/>
            <w:tcMar/>
            <w:vAlign w:val="center"/>
          </w:tcPr>
          <w:p w:rsidRPr="0002201C" w:rsidR="004545D1" w:rsidP="006901C4" w:rsidRDefault="004545D1" w14:paraId="3288F225" w14:textId="77777777"/>
        </w:tc>
      </w:tr>
      <w:tr w:rsidRPr="0002201C" w:rsidR="004545D1" w:rsidTr="5F2D89F0" w14:paraId="5C7A6FB1" w14:textId="77777777">
        <w:trPr>
          <w:jc w:val="center"/>
        </w:trPr>
        <w:tc>
          <w:tcPr>
            <w:tcW w:w="843" w:type="dxa"/>
            <w:shd w:val="clear" w:color="auto" w:fill="FFFFFF" w:themeFill="background1"/>
            <w:tcMar/>
            <w:vAlign w:val="center"/>
          </w:tcPr>
          <w:p w:rsidRPr="0002201C" w:rsidR="004545D1" w:rsidP="006901C4" w:rsidRDefault="004545D1" w14:paraId="7E9315C0" w14:textId="77777777">
            <w:r>
              <w:t>6.</w:t>
            </w:r>
          </w:p>
        </w:tc>
        <w:tc>
          <w:tcPr>
            <w:tcW w:w="2140" w:type="dxa"/>
            <w:shd w:val="clear" w:color="auto" w:fill="FFFFFF" w:themeFill="background1"/>
            <w:tcMar/>
            <w:vAlign w:val="center"/>
          </w:tcPr>
          <w:p w:rsidRPr="0002201C" w:rsidR="004545D1" w:rsidP="006901C4" w:rsidRDefault="004545D1" w14:paraId="6BB67350" w14:textId="77777777">
            <w:r w:rsidRPr="0002201C">
              <w:t>Waarde excl. BTW</w:t>
            </w:r>
          </w:p>
        </w:tc>
        <w:tc>
          <w:tcPr>
            <w:tcW w:w="2162" w:type="dxa"/>
            <w:shd w:val="clear" w:color="auto" w:fill="FFFFFF" w:themeFill="background1"/>
            <w:tcMar/>
            <w:vAlign w:val="center"/>
          </w:tcPr>
          <w:p w:rsidRPr="0002201C" w:rsidR="004545D1" w:rsidP="006901C4" w:rsidRDefault="004545D1" w14:paraId="5172BAF9" w14:textId="77777777">
            <w:r>
              <w:t xml:space="preserve">In euro’s </w:t>
            </w:r>
          </w:p>
        </w:tc>
        <w:tc>
          <w:tcPr>
            <w:tcW w:w="3922" w:type="dxa"/>
            <w:shd w:val="clear" w:color="auto" w:fill="FFFFFF" w:themeFill="background1"/>
            <w:tcMar/>
            <w:vAlign w:val="center"/>
          </w:tcPr>
          <w:p w:rsidRPr="0002201C" w:rsidR="004545D1" w:rsidP="006901C4" w:rsidRDefault="004545D1" w14:paraId="397BC67D" w14:textId="77777777"/>
        </w:tc>
      </w:tr>
      <w:tr w:rsidRPr="0002201C" w:rsidR="004545D1" w:rsidTr="5F2D89F0" w14:paraId="178264BB" w14:textId="77777777">
        <w:trPr>
          <w:jc w:val="center"/>
        </w:trPr>
        <w:tc>
          <w:tcPr>
            <w:tcW w:w="843" w:type="dxa"/>
            <w:shd w:val="clear" w:color="auto" w:fill="FFFFFF" w:themeFill="background1"/>
            <w:tcMar/>
            <w:vAlign w:val="center"/>
          </w:tcPr>
          <w:p w:rsidRPr="0002201C" w:rsidR="004545D1" w:rsidP="006901C4" w:rsidRDefault="004545D1" w14:paraId="601BC1AD" w14:textId="77777777">
            <w:r>
              <w:t>7</w:t>
            </w:r>
            <w:r w:rsidRPr="0002201C">
              <w:t>.</w:t>
            </w:r>
          </w:p>
        </w:tc>
        <w:tc>
          <w:tcPr>
            <w:tcW w:w="2140" w:type="dxa"/>
            <w:shd w:val="clear" w:color="auto" w:fill="FFFFFF" w:themeFill="background1"/>
            <w:tcMar/>
            <w:vAlign w:val="center"/>
          </w:tcPr>
          <w:p w:rsidRPr="0002201C" w:rsidR="004545D1" w:rsidP="006901C4" w:rsidRDefault="004545D1" w14:paraId="23E1E4AA" w14:textId="77777777">
            <w:r w:rsidRPr="0002201C">
              <w:t>Is de opdracht geheel als zelfstandige onderneming uitgevoerd of in combinatie of met onderaannemer(s)?</w:t>
            </w:r>
          </w:p>
        </w:tc>
        <w:tc>
          <w:tcPr>
            <w:tcW w:w="6084" w:type="dxa"/>
            <w:gridSpan w:val="2"/>
            <w:shd w:val="clear" w:color="auto" w:fill="FFFFFF" w:themeFill="background1"/>
            <w:tcMar/>
            <w:vAlign w:val="center"/>
          </w:tcPr>
          <w:p w:rsidRPr="0002201C" w:rsidR="004545D1" w:rsidP="006901C4" w:rsidRDefault="004545D1" w14:paraId="2C0E06EE" w14:textId="77777777">
            <w:r w:rsidRPr="0002201C">
              <w:t>Indien sprake was van een combinatie of van onderaannemers, hier graag vermelden:</w:t>
            </w:r>
          </w:p>
          <w:p w:rsidRPr="0002201C" w:rsidR="004545D1" w:rsidP="006901C4" w:rsidRDefault="004545D1" w14:paraId="312CA2A4" w14:textId="77777777">
            <w:pPr>
              <w:pStyle w:val="Lijstalinea"/>
              <w:numPr>
                <w:ilvl w:val="0"/>
                <w:numId w:val="1"/>
              </w:numPr>
            </w:pPr>
            <w:r w:rsidRPr="0002201C">
              <w:t>de naam van de evt. partners;</w:t>
            </w:r>
          </w:p>
          <w:p w:rsidRPr="0002201C" w:rsidR="004545D1" w:rsidP="006901C4" w:rsidRDefault="004545D1" w14:paraId="186840AD" w14:textId="77777777">
            <w:pPr>
              <w:pStyle w:val="Lijstalinea"/>
              <w:numPr>
                <w:ilvl w:val="0"/>
                <w:numId w:val="1"/>
              </w:numPr>
            </w:pPr>
            <w:r w:rsidRPr="0002201C">
              <w:t>wie welk aandeel verzorgde; en</w:t>
            </w:r>
          </w:p>
          <w:p w:rsidRPr="004545D1" w:rsidR="004545D1" w:rsidP="006901C4" w:rsidRDefault="004545D1" w14:paraId="7285F12E" w14:textId="77777777">
            <w:pPr>
              <w:pStyle w:val="Lijstalinea"/>
              <w:numPr>
                <w:ilvl w:val="0"/>
                <w:numId w:val="1"/>
              </w:numPr>
              <w:rPr>
                <w:b/>
              </w:rPr>
            </w:pPr>
            <w:r w:rsidRPr="0002201C">
              <w:t>wie de leiding had.</w:t>
            </w:r>
          </w:p>
        </w:tc>
      </w:tr>
      <w:tr w:rsidRPr="0002201C" w:rsidR="004545D1" w:rsidTr="5F2D89F0" w14:paraId="7B4C7AC6" w14:textId="77777777">
        <w:trPr>
          <w:jc w:val="center"/>
        </w:trPr>
        <w:tc>
          <w:tcPr>
            <w:tcW w:w="843" w:type="dxa"/>
            <w:shd w:val="clear" w:color="auto" w:fill="FFFFFF" w:themeFill="background1"/>
            <w:tcMar/>
            <w:vAlign w:val="center"/>
          </w:tcPr>
          <w:p w:rsidRPr="0002201C" w:rsidR="004545D1" w:rsidP="006901C4" w:rsidRDefault="004545D1" w14:paraId="005F0685" w14:textId="77777777">
            <w:r>
              <w:t>8</w:t>
            </w:r>
            <w:r w:rsidRPr="0002201C">
              <w:t>.</w:t>
            </w:r>
          </w:p>
        </w:tc>
        <w:tc>
          <w:tcPr>
            <w:tcW w:w="2140" w:type="dxa"/>
            <w:shd w:val="clear" w:color="auto" w:fill="FFFFFF" w:themeFill="background1"/>
            <w:tcMar/>
            <w:vAlign w:val="center"/>
          </w:tcPr>
          <w:p w:rsidRPr="0002201C" w:rsidR="004545D1" w:rsidP="006901C4" w:rsidRDefault="004545D1" w14:paraId="5889D2B7" w14:textId="77777777">
            <w:r w:rsidRPr="0002201C">
              <w:t xml:space="preserve">Eventuele toelichting van maximaal </w:t>
            </w:r>
            <w:r>
              <w:t>250</w:t>
            </w:r>
            <w:r w:rsidRPr="0002201C">
              <w:t xml:space="preserve"> woorden.</w:t>
            </w:r>
          </w:p>
        </w:tc>
        <w:tc>
          <w:tcPr>
            <w:tcW w:w="6084" w:type="dxa"/>
            <w:gridSpan w:val="2"/>
            <w:shd w:val="clear" w:color="auto" w:fill="FFFFFF" w:themeFill="background1"/>
            <w:tcMar/>
            <w:vAlign w:val="center"/>
          </w:tcPr>
          <w:p w:rsidRPr="0002201C" w:rsidR="004545D1" w:rsidP="006901C4" w:rsidRDefault="004545D1" w14:paraId="3A658B60" w14:textId="77777777"/>
          <w:p w:rsidRPr="0002201C" w:rsidR="004545D1" w:rsidP="006901C4" w:rsidRDefault="004545D1" w14:paraId="64A0C261" w14:textId="77777777"/>
          <w:p w:rsidRPr="0002201C" w:rsidR="004545D1" w:rsidP="006901C4" w:rsidRDefault="004545D1" w14:paraId="064E01A5" w14:textId="77777777"/>
          <w:p w:rsidRPr="0002201C" w:rsidR="004545D1" w:rsidP="006901C4" w:rsidRDefault="004545D1" w14:paraId="79A1DAD3" w14:textId="77777777"/>
          <w:p w:rsidRPr="0002201C" w:rsidR="004545D1" w:rsidP="006901C4" w:rsidRDefault="004545D1" w14:paraId="5154C038" w14:textId="77777777"/>
          <w:p w:rsidRPr="0002201C" w:rsidR="004545D1" w:rsidP="006901C4" w:rsidRDefault="004545D1" w14:paraId="3B5F1004" w14:textId="77777777"/>
          <w:p w:rsidRPr="0002201C" w:rsidR="004545D1" w:rsidP="006901C4" w:rsidRDefault="004545D1" w14:paraId="48F643F7" w14:textId="77777777"/>
          <w:p w:rsidRPr="0002201C" w:rsidR="004545D1" w:rsidP="006901C4" w:rsidRDefault="004545D1" w14:paraId="2A9A44C1" w14:textId="77777777"/>
        </w:tc>
      </w:tr>
    </w:tbl>
    <w:p w:rsidR="00F3535E" w:rsidP="004545D1" w:rsidRDefault="00F3535E" w14:paraId="400EF5E4" w14:textId="77777777"/>
    <w:p w:rsidR="00072959" w:rsidRDefault="00072959" w14:paraId="2ADCAC28" w14:textId="77777777">
      <w:pPr>
        <w:spacing w:after="160" w:line="259" w:lineRule="auto"/>
        <w:jc w:val="left"/>
      </w:pPr>
    </w:p>
    <w:p w:rsidR="00072959" w:rsidRDefault="00072959" w14:paraId="21E6CD56" w14:textId="77777777">
      <w:pPr>
        <w:spacing w:after="160" w:line="259" w:lineRule="auto"/>
        <w:jc w:val="left"/>
      </w:pPr>
      <w:r>
        <w:br w:type="page"/>
      </w: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Pr="003D4AA4" w:rsidR="00072959" w:rsidTr="5F2D89F0" w14:paraId="55665391" w14:textId="77777777">
        <w:trPr>
          <w:jc w:val="center"/>
        </w:trPr>
        <w:tc>
          <w:tcPr>
            <w:tcW w:w="9067" w:type="dxa"/>
            <w:gridSpan w:val="4"/>
            <w:shd w:val="clear" w:color="auto" w:fill="FFFFFF" w:themeFill="background1"/>
            <w:tcMar/>
            <w:vAlign w:val="center"/>
          </w:tcPr>
          <w:p w:rsidR="00072959" w:rsidP="008524C8" w:rsidRDefault="00072959" w14:paraId="362720EA" w14:textId="77777777">
            <w:pPr>
              <w:rPr>
                <w:b/>
                <w:color w:val="C2004B"/>
                <w:sz w:val="20"/>
                <w:szCs w:val="20"/>
              </w:rPr>
            </w:pPr>
            <w:r w:rsidRPr="003D4AA4">
              <w:rPr>
                <w:b/>
                <w:color w:val="C2004B"/>
                <w:sz w:val="20"/>
                <w:szCs w:val="20"/>
              </w:rPr>
              <w:t xml:space="preserve">Kerncompetentie </w:t>
            </w:r>
            <w:r>
              <w:rPr>
                <w:b/>
                <w:color w:val="C2004B"/>
                <w:sz w:val="20"/>
                <w:szCs w:val="20"/>
              </w:rPr>
              <w:t>3</w:t>
            </w:r>
            <w:r w:rsidR="00CB03A8">
              <w:rPr>
                <w:b/>
                <w:color w:val="C2004B"/>
                <w:sz w:val="20"/>
                <w:szCs w:val="20"/>
              </w:rPr>
              <w:t xml:space="preserve">: </w:t>
            </w:r>
          </w:p>
          <w:p w:rsidRPr="00E76605" w:rsidR="008963F9" w:rsidP="008963F9" w:rsidRDefault="008963F9" w14:paraId="4B1763F7" w14:textId="77777777">
            <w:r w:rsidRPr="00E76605">
              <w:t xml:space="preserve">De inschrijver heeft in de periode van drie (3) jaar voorafgaande aan de uiterste datum voor ontvangst van de inschrijving ervaring opgedaan met het inspecteren van, onderzoek verrichten aan en toestandsrapportage conform CUR 117:2020 met daarin minimaal de onderdelen B2 en D1 van een </w:t>
            </w:r>
            <w:r w:rsidRPr="00E76605">
              <w:rPr>
                <w:u w:val="single"/>
              </w:rPr>
              <w:t>bestaande verkeersbrug of viaduct met een volledig betonnen bovenbouw</w:t>
            </w:r>
            <w:r w:rsidRPr="00E76605">
              <w:t xml:space="preserve"> in het kader van constructieve veiligheid in het hoofdwegennet of provinciale wegennet. Hierbij moet worden aangetoond dat inschrijver verantwoordelijk was voor de uitvoering van de inspectie, onderzoek en toestandsrapportage en dat:</w:t>
            </w:r>
          </w:p>
          <w:p w:rsidRPr="00E76605" w:rsidR="008963F9" w:rsidP="008963F9" w:rsidRDefault="008963F9" w14:paraId="5B62DDDC" w14:textId="77777777">
            <w:pPr>
              <w:pStyle w:val="Lijstalinea"/>
              <w:numPr>
                <w:ilvl w:val="0"/>
                <w:numId w:val="2"/>
              </w:numPr>
              <w:contextualSpacing w:val="0"/>
              <w:jc w:val="left"/>
            </w:pPr>
            <w:r w:rsidRPr="00E76605">
              <w:t>de referentieopdracht het inspecteren en onderzoek verrichten een brug of viaduct met een volledig betonnen bovenbouw betreft. Een betonnen dek in een stalen brug of de aanwezigheid van alleen een betonnen fundering volstaat dus niet; en dat</w:t>
            </w:r>
          </w:p>
          <w:p w:rsidRPr="008963F9" w:rsidR="00CB03A8" w:rsidP="00CB03A8" w:rsidRDefault="008963F9" w14:paraId="3869FEF2" w14:textId="2B8D5FE6">
            <w:pPr>
              <w:pStyle w:val="Lijstalinea"/>
              <w:numPr>
                <w:ilvl w:val="0"/>
                <w:numId w:val="2"/>
              </w:numPr>
              <w:contextualSpacing w:val="0"/>
              <w:jc w:val="left"/>
              <w:rPr>
                <w:rFonts w:ascii="Trebuchet MS" w:hAnsi="Trebuchet MS"/>
              </w:rPr>
            </w:pPr>
            <w:r w:rsidRPr="00E76605">
              <w:t>referentieopdracht op een vakkundige en regelmatige wijze is uitgevoerd en binnen de overeengekomen termijn opgeleverd (door opdrachtgever verleend uitstel van oplevering daarin begrepen)</w:t>
            </w:r>
          </w:p>
        </w:tc>
      </w:tr>
      <w:tr w:rsidRPr="0002201C" w:rsidR="00072959" w:rsidTr="5F2D89F0" w14:paraId="63F8AE8F" w14:textId="77777777">
        <w:trPr>
          <w:jc w:val="center"/>
        </w:trPr>
        <w:tc>
          <w:tcPr>
            <w:tcW w:w="843" w:type="dxa"/>
            <w:shd w:val="clear" w:color="auto" w:fill="FFFFFF" w:themeFill="background1"/>
            <w:tcMar/>
            <w:vAlign w:val="center"/>
          </w:tcPr>
          <w:p w:rsidRPr="0002201C" w:rsidR="00072959" w:rsidP="008524C8" w:rsidRDefault="00072959" w14:paraId="51A0D0B8" w14:textId="77777777">
            <w:r w:rsidRPr="0002201C">
              <w:t xml:space="preserve">1. </w:t>
            </w:r>
          </w:p>
        </w:tc>
        <w:tc>
          <w:tcPr>
            <w:tcW w:w="2140" w:type="dxa"/>
            <w:shd w:val="clear" w:color="auto" w:fill="FFFFFF" w:themeFill="background1"/>
            <w:tcMar/>
            <w:vAlign w:val="center"/>
          </w:tcPr>
          <w:p w:rsidRPr="0002201C" w:rsidR="00072959" w:rsidP="008524C8" w:rsidRDefault="00072959" w14:paraId="21740407" w14:textId="77777777">
            <w:r w:rsidRPr="0002201C">
              <w:t>Projectnaam</w:t>
            </w:r>
          </w:p>
        </w:tc>
        <w:tc>
          <w:tcPr>
            <w:tcW w:w="6084" w:type="dxa"/>
            <w:gridSpan w:val="2"/>
            <w:shd w:val="clear" w:color="auto" w:fill="FFFFFF" w:themeFill="background1"/>
            <w:tcMar/>
            <w:vAlign w:val="center"/>
          </w:tcPr>
          <w:p w:rsidRPr="0002201C" w:rsidR="00072959" w:rsidP="008524C8" w:rsidRDefault="00072959" w14:paraId="7ACB4A92" w14:textId="77777777"/>
        </w:tc>
      </w:tr>
      <w:tr w:rsidRPr="0002201C" w:rsidR="00072959" w:rsidTr="5F2D89F0" w14:paraId="0491D278" w14:textId="77777777">
        <w:trPr>
          <w:jc w:val="center"/>
        </w:trPr>
        <w:tc>
          <w:tcPr>
            <w:tcW w:w="843" w:type="dxa"/>
            <w:vMerge w:val="restart"/>
            <w:shd w:val="clear" w:color="auto" w:fill="FFFFFF" w:themeFill="background1"/>
            <w:tcMar/>
          </w:tcPr>
          <w:p w:rsidRPr="0002201C" w:rsidR="00072959" w:rsidP="008524C8" w:rsidRDefault="00072959" w14:paraId="564D96F7" w14:textId="77777777">
            <w:r w:rsidRPr="0002201C">
              <w:t>2.</w:t>
            </w:r>
          </w:p>
        </w:tc>
        <w:tc>
          <w:tcPr>
            <w:tcW w:w="2140" w:type="dxa"/>
            <w:vMerge w:val="restart"/>
            <w:shd w:val="clear" w:color="auto" w:fill="FFFFFF" w:themeFill="background1"/>
            <w:tcMar/>
          </w:tcPr>
          <w:p w:rsidRPr="0002201C" w:rsidR="00072959" w:rsidP="008524C8" w:rsidRDefault="00072959" w14:paraId="79A55499" w14:textId="77777777">
            <w:r w:rsidRPr="0002201C">
              <w:t>Opdrachtgever</w:t>
            </w:r>
          </w:p>
        </w:tc>
        <w:tc>
          <w:tcPr>
            <w:tcW w:w="2162" w:type="dxa"/>
            <w:shd w:val="clear" w:color="auto" w:fill="FFFFFF" w:themeFill="background1"/>
            <w:tcMar/>
            <w:vAlign w:val="center"/>
          </w:tcPr>
          <w:p w:rsidRPr="0002201C" w:rsidR="00072959" w:rsidP="008524C8" w:rsidRDefault="00072959" w14:paraId="56AB6DBD" w14:textId="77777777">
            <w:r w:rsidRPr="0002201C">
              <w:t>Naam</w:t>
            </w:r>
          </w:p>
        </w:tc>
        <w:tc>
          <w:tcPr>
            <w:tcW w:w="3922" w:type="dxa"/>
            <w:shd w:val="clear" w:color="auto" w:fill="FFFFFF" w:themeFill="background1"/>
            <w:tcMar/>
            <w:vAlign w:val="center"/>
          </w:tcPr>
          <w:p w:rsidRPr="0002201C" w:rsidR="00072959" w:rsidP="008524C8" w:rsidRDefault="00072959" w14:paraId="099DC4C1" w14:textId="77777777"/>
        </w:tc>
      </w:tr>
      <w:tr w:rsidRPr="0002201C" w:rsidR="00072959" w:rsidTr="5F2D89F0" w14:paraId="1966B013" w14:textId="77777777">
        <w:trPr>
          <w:jc w:val="center"/>
        </w:trPr>
        <w:tc>
          <w:tcPr>
            <w:tcW w:w="843" w:type="dxa"/>
            <w:vMerge/>
            <w:tcMar/>
            <w:vAlign w:val="center"/>
          </w:tcPr>
          <w:p w:rsidRPr="0002201C" w:rsidR="00072959" w:rsidP="008524C8" w:rsidRDefault="00072959" w14:paraId="6943FB77" w14:textId="77777777"/>
        </w:tc>
        <w:tc>
          <w:tcPr>
            <w:tcW w:w="2140" w:type="dxa"/>
            <w:vMerge/>
            <w:tcMar/>
            <w:vAlign w:val="center"/>
          </w:tcPr>
          <w:p w:rsidRPr="0002201C" w:rsidR="00072959" w:rsidP="008524C8" w:rsidRDefault="00072959" w14:paraId="7012F512" w14:textId="77777777"/>
        </w:tc>
        <w:tc>
          <w:tcPr>
            <w:tcW w:w="2162" w:type="dxa"/>
            <w:shd w:val="clear" w:color="auto" w:fill="FFFFFF" w:themeFill="background1"/>
            <w:tcMar/>
            <w:vAlign w:val="center"/>
          </w:tcPr>
          <w:p w:rsidRPr="0002201C" w:rsidR="00072959" w:rsidP="008524C8" w:rsidRDefault="00072959" w14:paraId="2250A283" w14:textId="77777777">
            <w:r w:rsidRPr="0002201C">
              <w:t>Contactpersoon</w:t>
            </w:r>
          </w:p>
        </w:tc>
        <w:tc>
          <w:tcPr>
            <w:tcW w:w="3922" w:type="dxa"/>
            <w:shd w:val="clear" w:color="auto" w:fill="FFFFFF" w:themeFill="background1"/>
            <w:tcMar/>
            <w:vAlign w:val="center"/>
          </w:tcPr>
          <w:p w:rsidRPr="0002201C" w:rsidR="00072959" w:rsidP="008524C8" w:rsidRDefault="00072959" w14:paraId="0A772F85" w14:textId="77777777"/>
        </w:tc>
      </w:tr>
      <w:tr w:rsidRPr="0002201C" w:rsidR="00072959" w:rsidTr="5F2D89F0" w14:paraId="6A05F1D5" w14:textId="77777777">
        <w:trPr>
          <w:jc w:val="center"/>
        </w:trPr>
        <w:tc>
          <w:tcPr>
            <w:tcW w:w="843" w:type="dxa"/>
            <w:vMerge/>
            <w:tcMar/>
            <w:vAlign w:val="center"/>
          </w:tcPr>
          <w:p w:rsidRPr="0002201C" w:rsidR="00072959" w:rsidP="008524C8" w:rsidRDefault="00072959" w14:paraId="137D8992" w14:textId="77777777"/>
        </w:tc>
        <w:tc>
          <w:tcPr>
            <w:tcW w:w="2140" w:type="dxa"/>
            <w:vMerge/>
            <w:tcMar/>
            <w:vAlign w:val="center"/>
          </w:tcPr>
          <w:p w:rsidRPr="0002201C" w:rsidR="00072959" w:rsidP="008524C8" w:rsidRDefault="00072959" w14:paraId="52135026" w14:textId="77777777"/>
        </w:tc>
        <w:tc>
          <w:tcPr>
            <w:tcW w:w="2162" w:type="dxa"/>
            <w:shd w:val="clear" w:color="auto" w:fill="FFFFFF" w:themeFill="background1"/>
            <w:tcMar/>
            <w:vAlign w:val="center"/>
          </w:tcPr>
          <w:p w:rsidRPr="0002201C" w:rsidR="00072959" w:rsidP="008524C8" w:rsidRDefault="00072959" w14:paraId="49F69ECA" w14:textId="77777777">
            <w:r w:rsidRPr="0002201C">
              <w:t>Functie</w:t>
            </w:r>
          </w:p>
        </w:tc>
        <w:tc>
          <w:tcPr>
            <w:tcW w:w="3922" w:type="dxa"/>
            <w:shd w:val="clear" w:color="auto" w:fill="FFFFFF" w:themeFill="background1"/>
            <w:tcMar/>
            <w:vAlign w:val="center"/>
          </w:tcPr>
          <w:p w:rsidRPr="0002201C" w:rsidR="00072959" w:rsidP="008524C8" w:rsidRDefault="00072959" w14:paraId="1536952F" w14:textId="77777777"/>
        </w:tc>
      </w:tr>
      <w:tr w:rsidRPr="0002201C" w:rsidR="00072959" w:rsidTr="5F2D89F0" w14:paraId="16FE77DD" w14:textId="77777777">
        <w:trPr>
          <w:jc w:val="center"/>
        </w:trPr>
        <w:tc>
          <w:tcPr>
            <w:tcW w:w="843" w:type="dxa"/>
            <w:vMerge/>
            <w:tcMar/>
            <w:vAlign w:val="center"/>
          </w:tcPr>
          <w:p w:rsidRPr="0002201C" w:rsidR="00072959" w:rsidP="008524C8" w:rsidRDefault="00072959" w14:paraId="011B5658" w14:textId="77777777"/>
        </w:tc>
        <w:tc>
          <w:tcPr>
            <w:tcW w:w="2140" w:type="dxa"/>
            <w:vMerge/>
            <w:tcMar/>
            <w:vAlign w:val="center"/>
          </w:tcPr>
          <w:p w:rsidRPr="0002201C" w:rsidR="00072959" w:rsidP="008524C8" w:rsidRDefault="00072959" w14:paraId="10CC18E8" w14:textId="77777777"/>
        </w:tc>
        <w:tc>
          <w:tcPr>
            <w:tcW w:w="2162" w:type="dxa"/>
            <w:shd w:val="clear" w:color="auto" w:fill="FFFFFF" w:themeFill="background1"/>
            <w:tcMar/>
            <w:vAlign w:val="center"/>
          </w:tcPr>
          <w:p w:rsidRPr="0002201C" w:rsidR="00072959" w:rsidP="008524C8" w:rsidRDefault="00072959" w14:paraId="00E432D6" w14:textId="77777777">
            <w:r w:rsidRPr="0002201C">
              <w:t>Telefoonnummer</w:t>
            </w:r>
          </w:p>
        </w:tc>
        <w:tc>
          <w:tcPr>
            <w:tcW w:w="3922" w:type="dxa"/>
            <w:shd w:val="clear" w:color="auto" w:fill="FFFFFF" w:themeFill="background1"/>
            <w:tcMar/>
            <w:vAlign w:val="center"/>
          </w:tcPr>
          <w:p w:rsidRPr="0002201C" w:rsidR="00072959" w:rsidP="008524C8" w:rsidRDefault="00072959" w14:paraId="4D7EDD59" w14:textId="77777777"/>
        </w:tc>
      </w:tr>
      <w:tr w:rsidRPr="0002201C" w:rsidR="00072959" w:rsidTr="5F2D89F0" w14:paraId="164FC2C3" w14:textId="77777777">
        <w:trPr>
          <w:jc w:val="center"/>
        </w:trPr>
        <w:tc>
          <w:tcPr>
            <w:tcW w:w="843" w:type="dxa"/>
            <w:vMerge/>
            <w:tcMar/>
            <w:vAlign w:val="center"/>
          </w:tcPr>
          <w:p w:rsidRPr="0002201C" w:rsidR="00072959" w:rsidP="008524C8" w:rsidRDefault="00072959" w14:paraId="3B491C6C" w14:textId="77777777"/>
        </w:tc>
        <w:tc>
          <w:tcPr>
            <w:tcW w:w="2140" w:type="dxa"/>
            <w:vMerge/>
            <w:tcMar/>
            <w:vAlign w:val="center"/>
          </w:tcPr>
          <w:p w:rsidRPr="0002201C" w:rsidR="00072959" w:rsidP="008524C8" w:rsidRDefault="00072959" w14:paraId="7ED42B7B" w14:textId="77777777"/>
        </w:tc>
        <w:tc>
          <w:tcPr>
            <w:tcW w:w="2162" w:type="dxa"/>
            <w:shd w:val="clear" w:color="auto" w:fill="FFFFFF" w:themeFill="background1"/>
            <w:tcMar/>
            <w:vAlign w:val="center"/>
          </w:tcPr>
          <w:p w:rsidRPr="0002201C" w:rsidR="00072959" w:rsidP="008524C8" w:rsidRDefault="00072959" w14:paraId="2C94FC21" w14:textId="77777777">
            <w:r w:rsidRPr="0002201C">
              <w:t>Emailadres</w:t>
            </w:r>
          </w:p>
        </w:tc>
        <w:tc>
          <w:tcPr>
            <w:tcW w:w="3922" w:type="dxa"/>
            <w:shd w:val="clear" w:color="auto" w:fill="FFFFFF" w:themeFill="background1"/>
            <w:tcMar/>
            <w:vAlign w:val="center"/>
          </w:tcPr>
          <w:p w:rsidRPr="0002201C" w:rsidR="00072959" w:rsidP="008524C8" w:rsidRDefault="00072959" w14:paraId="6A994DEF" w14:textId="77777777"/>
        </w:tc>
      </w:tr>
      <w:tr w:rsidRPr="0002201C" w:rsidR="00072959" w:rsidTr="5F2D89F0" w14:paraId="5B2F749E" w14:textId="77777777">
        <w:trPr>
          <w:jc w:val="center"/>
        </w:trPr>
        <w:tc>
          <w:tcPr>
            <w:tcW w:w="843" w:type="dxa"/>
            <w:shd w:val="clear" w:color="auto" w:fill="FFFFFF" w:themeFill="background1"/>
            <w:tcMar/>
            <w:vAlign w:val="center"/>
          </w:tcPr>
          <w:p w:rsidRPr="0002201C" w:rsidR="00072959" w:rsidP="008524C8" w:rsidRDefault="00072959" w14:paraId="0CEF6CC3" w14:textId="77777777">
            <w:r>
              <w:t xml:space="preserve">4. </w:t>
            </w:r>
          </w:p>
        </w:tc>
        <w:tc>
          <w:tcPr>
            <w:tcW w:w="2140" w:type="dxa"/>
            <w:shd w:val="clear" w:color="auto" w:fill="FFFFFF" w:themeFill="background1"/>
            <w:tcMar/>
          </w:tcPr>
          <w:p w:rsidRPr="0002201C" w:rsidR="00072959" w:rsidP="008524C8" w:rsidRDefault="00072959" w14:paraId="582C37F9" w14:textId="77777777">
            <w:r>
              <w:t>Inschrijver bevestigt hierbij dat de referentie voldoet aan de genoemde minimale eisen</w:t>
            </w:r>
          </w:p>
        </w:tc>
        <w:tc>
          <w:tcPr>
            <w:tcW w:w="6084" w:type="dxa"/>
            <w:gridSpan w:val="2"/>
            <w:shd w:val="clear" w:color="auto" w:fill="FFFFFF" w:themeFill="background1"/>
            <w:tcMar/>
            <w:vAlign w:val="center"/>
          </w:tcPr>
          <w:p w:rsidRPr="0002201C" w:rsidR="00072959" w:rsidP="008524C8" w:rsidRDefault="00072959" w14:paraId="336C4212" w14:textId="77777777">
            <w:r>
              <w:t>Ja / Nee</w:t>
            </w:r>
          </w:p>
        </w:tc>
      </w:tr>
      <w:tr w:rsidRPr="0002201C" w:rsidR="00072959" w:rsidTr="5F2D89F0" w14:paraId="1F4CA822" w14:textId="77777777">
        <w:trPr>
          <w:jc w:val="center"/>
        </w:trPr>
        <w:tc>
          <w:tcPr>
            <w:tcW w:w="843" w:type="dxa"/>
            <w:shd w:val="clear" w:color="auto" w:fill="FFFFFF" w:themeFill="background1"/>
            <w:tcMar/>
            <w:vAlign w:val="center"/>
          </w:tcPr>
          <w:p w:rsidRPr="0002201C" w:rsidR="00072959" w:rsidP="008524C8" w:rsidRDefault="00072959" w14:paraId="4699C78F" w14:textId="77777777">
            <w:r>
              <w:t>5.</w:t>
            </w:r>
          </w:p>
        </w:tc>
        <w:tc>
          <w:tcPr>
            <w:tcW w:w="2140" w:type="dxa"/>
            <w:shd w:val="clear" w:color="auto" w:fill="FFFFFF" w:themeFill="background1"/>
            <w:tcMar/>
            <w:vAlign w:val="center"/>
          </w:tcPr>
          <w:p w:rsidRPr="0002201C" w:rsidR="00072959" w:rsidP="008524C8" w:rsidRDefault="00072959" w14:paraId="1489A3F3" w14:textId="77777777">
            <w:r w:rsidRPr="0002201C">
              <w:t>Datum</w:t>
            </w:r>
          </w:p>
        </w:tc>
        <w:tc>
          <w:tcPr>
            <w:tcW w:w="2162" w:type="dxa"/>
            <w:shd w:val="clear" w:color="auto" w:fill="FFFFFF" w:themeFill="background1"/>
            <w:tcMar/>
            <w:vAlign w:val="center"/>
          </w:tcPr>
          <w:p w:rsidRPr="0002201C" w:rsidR="00072959" w:rsidP="008524C8" w:rsidRDefault="00072959" w14:paraId="7F63636F" w14:textId="77777777">
            <w:r w:rsidRPr="0002201C">
              <w:t>Begin en eind datum of afronding project</w:t>
            </w:r>
          </w:p>
        </w:tc>
        <w:tc>
          <w:tcPr>
            <w:tcW w:w="3922" w:type="dxa"/>
            <w:shd w:val="clear" w:color="auto" w:fill="FFFFFF" w:themeFill="background1"/>
            <w:tcMar/>
            <w:vAlign w:val="center"/>
          </w:tcPr>
          <w:p w:rsidRPr="0002201C" w:rsidR="00072959" w:rsidP="008524C8" w:rsidRDefault="00072959" w14:paraId="22EAA870" w14:textId="77777777"/>
        </w:tc>
      </w:tr>
      <w:tr w:rsidRPr="0002201C" w:rsidR="00072959" w:rsidTr="5F2D89F0" w14:paraId="468A9AFB" w14:textId="77777777">
        <w:trPr>
          <w:jc w:val="center"/>
        </w:trPr>
        <w:tc>
          <w:tcPr>
            <w:tcW w:w="843" w:type="dxa"/>
            <w:shd w:val="clear" w:color="auto" w:fill="FFFFFF" w:themeFill="background1"/>
            <w:tcMar/>
            <w:vAlign w:val="center"/>
          </w:tcPr>
          <w:p w:rsidRPr="0002201C" w:rsidR="00072959" w:rsidP="008524C8" w:rsidRDefault="00072959" w14:paraId="5ADAD2DA" w14:textId="77777777">
            <w:r>
              <w:t>6.</w:t>
            </w:r>
          </w:p>
        </w:tc>
        <w:tc>
          <w:tcPr>
            <w:tcW w:w="2140" w:type="dxa"/>
            <w:shd w:val="clear" w:color="auto" w:fill="FFFFFF" w:themeFill="background1"/>
            <w:tcMar/>
            <w:vAlign w:val="center"/>
          </w:tcPr>
          <w:p w:rsidRPr="0002201C" w:rsidR="00072959" w:rsidP="008524C8" w:rsidRDefault="00072959" w14:paraId="17D7DF5F" w14:textId="77777777">
            <w:r w:rsidRPr="0002201C">
              <w:t>Waarde excl. BTW</w:t>
            </w:r>
          </w:p>
        </w:tc>
        <w:tc>
          <w:tcPr>
            <w:tcW w:w="2162" w:type="dxa"/>
            <w:shd w:val="clear" w:color="auto" w:fill="FFFFFF" w:themeFill="background1"/>
            <w:tcMar/>
            <w:vAlign w:val="center"/>
          </w:tcPr>
          <w:p w:rsidRPr="0002201C" w:rsidR="00072959" w:rsidP="008524C8" w:rsidRDefault="00072959" w14:paraId="4FA101BF" w14:textId="77777777">
            <w:r>
              <w:t xml:space="preserve">In euro’s </w:t>
            </w:r>
          </w:p>
        </w:tc>
        <w:tc>
          <w:tcPr>
            <w:tcW w:w="3922" w:type="dxa"/>
            <w:shd w:val="clear" w:color="auto" w:fill="FFFFFF" w:themeFill="background1"/>
            <w:tcMar/>
            <w:vAlign w:val="center"/>
          </w:tcPr>
          <w:p w:rsidRPr="0002201C" w:rsidR="00072959" w:rsidP="008524C8" w:rsidRDefault="00072959" w14:paraId="6ECCEC1A" w14:textId="77777777"/>
        </w:tc>
      </w:tr>
      <w:tr w:rsidRPr="0002201C" w:rsidR="00072959" w:rsidTr="5F2D89F0" w14:paraId="31E80C2D" w14:textId="77777777">
        <w:trPr>
          <w:jc w:val="center"/>
        </w:trPr>
        <w:tc>
          <w:tcPr>
            <w:tcW w:w="843" w:type="dxa"/>
            <w:shd w:val="clear" w:color="auto" w:fill="FFFFFF" w:themeFill="background1"/>
            <w:tcMar/>
            <w:vAlign w:val="center"/>
          </w:tcPr>
          <w:p w:rsidRPr="0002201C" w:rsidR="00072959" w:rsidP="008524C8" w:rsidRDefault="00072959" w14:paraId="4E685AA3" w14:textId="77777777">
            <w:r>
              <w:t>7</w:t>
            </w:r>
            <w:r w:rsidRPr="0002201C">
              <w:t>.</w:t>
            </w:r>
          </w:p>
        </w:tc>
        <w:tc>
          <w:tcPr>
            <w:tcW w:w="2140" w:type="dxa"/>
            <w:shd w:val="clear" w:color="auto" w:fill="FFFFFF" w:themeFill="background1"/>
            <w:tcMar/>
            <w:vAlign w:val="center"/>
          </w:tcPr>
          <w:p w:rsidRPr="0002201C" w:rsidR="00072959" w:rsidP="008524C8" w:rsidRDefault="00072959" w14:paraId="1469F5AF" w14:textId="77777777">
            <w:r w:rsidRPr="0002201C">
              <w:t>Is de opdracht geheel als zelfstandige onderneming uitgevoerd of in combinatie of met onderaannemer(s)?</w:t>
            </w:r>
          </w:p>
        </w:tc>
        <w:tc>
          <w:tcPr>
            <w:tcW w:w="6084" w:type="dxa"/>
            <w:gridSpan w:val="2"/>
            <w:shd w:val="clear" w:color="auto" w:fill="FFFFFF" w:themeFill="background1"/>
            <w:tcMar/>
            <w:vAlign w:val="center"/>
          </w:tcPr>
          <w:p w:rsidRPr="0002201C" w:rsidR="00072959" w:rsidP="008524C8" w:rsidRDefault="00072959" w14:paraId="40030594" w14:textId="77777777">
            <w:r w:rsidRPr="0002201C">
              <w:t>Indien sprake was van een combinatie of van onderaannemers, hier graag vermelden:</w:t>
            </w:r>
          </w:p>
          <w:p w:rsidRPr="0002201C" w:rsidR="00072959" w:rsidP="008524C8" w:rsidRDefault="00072959" w14:paraId="4EF9D1C9" w14:textId="77777777">
            <w:pPr>
              <w:pStyle w:val="Lijstalinea"/>
              <w:numPr>
                <w:ilvl w:val="0"/>
                <w:numId w:val="1"/>
              </w:numPr>
            </w:pPr>
            <w:r w:rsidRPr="0002201C">
              <w:t>de naam van de evt. partners;</w:t>
            </w:r>
          </w:p>
          <w:p w:rsidRPr="0002201C" w:rsidR="00072959" w:rsidP="008524C8" w:rsidRDefault="00072959" w14:paraId="60F1EFBF" w14:textId="77777777">
            <w:pPr>
              <w:pStyle w:val="Lijstalinea"/>
              <w:numPr>
                <w:ilvl w:val="0"/>
                <w:numId w:val="1"/>
              </w:numPr>
            </w:pPr>
            <w:r w:rsidRPr="0002201C">
              <w:t>wie welk aandeel verzorgde; en</w:t>
            </w:r>
          </w:p>
          <w:p w:rsidRPr="004545D1" w:rsidR="00072959" w:rsidP="008524C8" w:rsidRDefault="00072959" w14:paraId="3C876986" w14:textId="77777777">
            <w:pPr>
              <w:pStyle w:val="Lijstalinea"/>
              <w:numPr>
                <w:ilvl w:val="0"/>
                <w:numId w:val="1"/>
              </w:numPr>
              <w:rPr>
                <w:b/>
              </w:rPr>
            </w:pPr>
            <w:r w:rsidRPr="0002201C">
              <w:t>wie de leiding had.</w:t>
            </w:r>
          </w:p>
        </w:tc>
      </w:tr>
      <w:tr w:rsidRPr="0002201C" w:rsidR="00072959" w:rsidTr="5F2D89F0" w14:paraId="71E8937A" w14:textId="77777777">
        <w:trPr>
          <w:jc w:val="center"/>
        </w:trPr>
        <w:tc>
          <w:tcPr>
            <w:tcW w:w="843" w:type="dxa"/>
            <w:shd w:val="clear" w:color="auto" w:fill="FFFFFF" w:themeFill="background1"/>
            <w:tcMar/>
            <w:vAlign w:val="center"/>
          </w:tcPr>
          <w:p w:rsidRPr="0002201C" w:rsidR="00072959" w:rsidP="008524C8" w:rsidRDefault="00072959" w14:paraId="2E27F3AA" w14:textId="77777777">
            <w:r>
              <w:t>8</w:t>
            </w:r>
            <w:r w:rsidRPr="0002201C">
              <w:t>.</w:t>
            </w:r>
          </w:p>
        </w:tc>
        <w:tc>
          <w:tcPr>
            <w:tcW w:w="2140" w:type="dxa"/>
            <w:shd w:val="clear" w:color="auto" w:fill="FFFFFF" w:themeFill="background1"/>
            <w:tcMar/>
            <w:vAlign w:val="center"/>
          </w:tcPr>
          <w:p w:rsidRPr="0002201C" w:rsidR="00072959" w:rsidP="008524C8" w:rsidRDefault="00072959" w14:paraId="4DBB8804" w14:textId="77777777">
            <w:r w:rsidRPr="0002201C">
              <w:t xml:space="preserve">Eventuele toelichting van maximaal </w:t>
            </w:r>
            <w:r>
              <w:t>250</w:t>
            </w:r>
            <w:r w:rsidRPr="0002201C">
              <w:t xml:space="preserve"> woorden.</w:t>
            </w:r>
          </w:p>
        </w:tc>
        <w:tc>
          <w:tcPr>
            <w:tcW w:w="6084" w:type="dxa"/>
            <w:gridSpan w:val="2"/>
            <w:shd w:val="clear" w:color="auto" w:fill="FFFFFF" w:themeFill="background1"/>
            <w:tcMar/>
            <w:vAlign w:val="center"/>
          </w:tcPr>
          <w:p w:rsidRPr="0002201C" w:rsidR="00072959" w:rsidP="008524C8" w:rsidRDefault="00072959" w14:paraId="2E5DD154" w14:textId="77777777"/>
          <w:p w:rsidRPr="0002201C" w:rsidR="00072959" w:rsidP="008524C8" w:rsidRDefault="00072959" w14:paraId="60344F1E" w14:textId="77777777"/>
          <w:p w:rsidRPr="0002201C" w:rsidR="00072959" w:rsidP="008524C8" w:rsidRDefault="00072959" w14:paraId="51CC164D" w14:textId="77777777"/>
          <w:p w:rsidRPr="0002201C" w:rsidR="00072959" w:rsidP="008524C8" w:rsidRDefault="00072959" w14:paraId="1D807119" w14:textId="77777777"/>
          <w:p w:rsidRPr="0002201C" w:rsidR="00072959" w:rsidP="008524C8" w:rsidRDefault="00072959" w14:paraId="637F9FDA" w14:textId="77777777"/>
          <w:p w:rsidRPr="0002201C" w:rsidR="00072959" w:rsidP="008524C8" w:rsidRDefault="00072959" w14:paraId="32244AE2" w14:textId="77777777"/>
          <w:p w:rsidRPr="0002201C" w:rsidR="00072959" w:rsidP="008524C8" w:rsidRDefault="00072959" w14:paraId="35598E07" w14:textId="77777777"/>
          <w:p w:rsidRPr="0002201C" w:rsidR="00072959" w:rsidP="008524C8" w:rsidRDefault="00072959" w14:paraId="47AA78C9" w14:textId="77777777"/>
        </w:tc>
      </w:tr>
    </w:tbl>
    <w:p w:rsidR="004545D1" w:rsidRDefault="004545D1" w14:paraId="18FBFE54" w14:textId="6EC54B4D">
      <w:pPr>
        <w:spacing w:after="160" w:line="259" w:lineRule="auto"/>
        <w:jc w:val="left"/>
      </w:pPr>
      <w:r>
        <w:br w:type="page"/>
      </w:r>
    </w:p>
    <w:p w:rsidRPr="0002201C" w:rsidR="009C6E72" w:rsidP="004545D1" w:rsidRDefault="009C6E72" w14:paraId="106DF6C5" w14:textId="77777777"/>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000" w:firstRow="0" w:lastRow="0" w:firstColumn="0" w:lastColumn="0" w:noHBand="0" w:noVBand="0"/>
      </w:tblPr>
      <w:tblGrid>
        <w:gridCol w:w="2977"/>
        <w:gridCol w:w="6095"/>
      </w:tblGrid>
      <w:tr w:rsidRPr="0002201C" w:rsidR="004A6EEC" w:rsidTr="006901C4" w14:paraId="53275AB5" w14:textId="77777777">
        <w:tc>
          <w:tcPr>
            <w:tcW w:w="2977" w:type="dxa"/>
            <w:vAlign w:val="center"/>
          </w:tcPr>
          <w:p w:rsidRPr="0002201C" w:rsidR="004A6EEC" w:rsidP="004545D1" w:rsidRDefault="004A6EEC" w14:paraId="65A0AD85" w14:textId="77777777">
            <w:r w:rsidRPr="0002201C">
              <w:t>Inschrijver</w:t>
            </w:r>
          </w:p>
        </w:tc>
        <w:tc>
          <w:tcPr>
            <w:tcW w:w="6095" w:type="dxa"/>
            <w:vAlign w:val="center"/>
          </w:tcPr>
          <w:p w:rsidRPr="0002201C" w:rsidR="004A6EEC" w:rsidP="004545D1" w:rsidRDefault="004A6EEC" w14:paraId="602DABDE" w14:textId="77777777"/>
        </w:tc>
      </w:tr>
      <w:tr w:rsidRPr="0002201C" w:rsidR="004A6EEC" w:rsidTr="006901C4" w14:paraId="2E44461F" w14:textId="77777777">
        <w:tc>
          <w:tcPr>
            <w:tcW w:w="2977" w:type="dxa"/>
            <w:vAlign w:val="center"/>
          </w:tcPr>
          <w:p w:rsidRPr="0002201C" w:rsidR="004A6EEC" w:rsidP="004545D1" w:rsidRDefault="004A6EEC" w14:paraId="27CFC3A6" w14:textId="77777777">
            <w:r w:rsidRPr="0002201C">
              <w:t>Naam</w:t>
            </w:r>
          </w:p>
        </w:tc>
        <w:tc>
          <w:tcPr>
            <w:tcW w:w="6095" w:type="dxa"/>
            <w:vAlign w:val="center"/>
          </w:tcPr>
          <w:p w:rsidRPr="0002201C" w:rsidR="004A6EEC" w:rsidP="004545D1" w:rsidRDefault="004A6EEC" w14:paraId="68916E60" w14:textId="77777777"/>
        </w:tc>
      </w:tr>
      <w:tr w:rsidRPr="0002201C" w:rsidR="004A6EEC" w:rsidTr="006901C4" w14:paraId="3C2B55B1" w14:textId="77777777">
        <w:tc>
          <w:tcPr>
            <w:tcW w:w="2977" w:type="dxa"/>
            <w:vAlign w:val="center"/>
          </w:tcPr>
          <w:p w:rsidRPr="0002201C" w:rsidR="004A6EEC" w:rsidP="004545D1" w:rsidRDefault="004A6EEC" w14:paraId="0C42E6A9" w14:textId="77777777">
            <w:r w:rsidRPr="0002201C">
              <w:t>Functie</w:t>
            </w:r>
          </w:p>
        </w:tc>
        <w:tc>
          <w:tcPr>
            <w:tcW w:w="6095" w:type="dxa"/>
            <w:vAlign w:val="center"/>
          </w:tcPr>
          <w:p w:rsidRPr="0002201C" w:rsidR="004A6EEC" w:rsidP="004545D1" w:rsidRDefault="004A6EEC" w14:paraId="7D979B3C" w14:textId="77777777"/>
        </w:tc>
      </w:tr>
      <w:tr w:rsidRPr="0002201C" w:rsidR="004A6EEC" w:rsidTr="006901C4" w14:paraId="3B087E03" w14:textId="77777777">
        <w:tc>
          <w:tcPr>
            <w:tcW w:w="2977" w:type="dxa"/>
            <w:vAlign w:val="center"/>
          </w:tcPr>
          <w:p w:rsidRPr="0002201C" w:rsidR="004A6EEC" w:rsidP="004545D1" w:rsidRDefault="004A6EEC" w14:paraId="65833BBE" w14:textId="77777777">
            <w:r w:rsidRPr="0002201C">
              <w:t>Plaats en datum</w:t>
            </w:r>
          </w:p>
        </w:tc>
        <w:tc>
          <w:tcPr>
            <w:tcW w:w="6095" w:type="dxa"/>
            <w:vAlign w:val="center"/>
          </w:tcPr>
          <w:p w:rsidRPr="0002201C" w:rsidR="004A6EEC" w:rsidP="004545D1" w:rsidRDefault="004A6EEC" w14:paraId="7697DD0F" w14:textId="77777777"/>
        </w:tc>
      </w:tr>
      <w:tr w:rsidRPr="0002201C" w:rsidR="004A6EEC" w:rsidTr="006901C4" w14:paraId="7456BD86" w14:textId="77777777">
        <w:tc>
          <w:tcPr>
            <w:tcW w:w="2977" w:type="dxa"/>
            <w:vAlign w:val="center"/>
          </w:tcPr>
          <w:p w:rsidRPr="0002201C" w:rsidR="004A6EEC" w:rsidP="004545D1" w:rsidRDefault="004A6EEC" w14:paraId="4FD712C7" w14:textId="77777777">
            <w:r w:rsidRPr="0002201C">
              <w:t>Handtekening</w:t>
            </w:r>
          </w:p>
        </w:tc>
        <w:tc>
          <w:tcPr>
            <w:tcW w:w="6095" w:type="dxa"/>
            <w:vAlign w:val="center"/>
          </w:tcPr>
          <w:p w:rsidRPr="0002201C" w:rsidR="004A6EEC" w:rsidP="004545D1" w:rsidRDefault="004A6EEC" w14:paraId="08F84665" w14:textId="77777777"/>
          <w:p w:rsidR="004A6EEC" w:rsidP="004545D1" w:rsidRDefault="004A6EEC" w14:paraId="37B14BF6" w14:textId="77777777"/>
          <w:p w:rsidR="00DB03A4" w:rsidP="004545D1" w:rsidRDefault="00DB03A4" w14:paraId="27BBE9D8" w14:textId="77777777"/>
          <w:p w:rsidRPr="0002201C" w:rsidR="00DB03A4" w:rsidP="004545D1" w:rsidRDefault="00DB03A4" w14:paraId="6F06D643" w14:textId="77777777"/>
        </w:tc>
      </w:tr>
    </w:tbl>
    <w:p w:rsidRPr="0002201C" w:rsidR="004A6EEC" w:rsidP="004545D1" w:rsidRDefault="004A6EEC" w14:paraId="3EB1C12E" w14:textId="77777777"/>
    <w:p w:rsidRPr="0002201C" w:rsidR="007F449B" w:rsidP="004545D1" w:rsidRDefault="007F449B" w14:paraId="444CD328" w14:textId="77777777"/>
    <w:sectPr w:rsidRPr="0002201C" w:rsidR="007F449B" w:rsidSect="004545D1">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843" w:right="1134" w:bottom="567" w:left="1701" w:header="510" w:footer="7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7354F" w:rsidP="004545D1" w:rsidRDefault="0017354F" w14:paraId="49810D1F" w14:textId="77777777">
      <w:r>
        <w:separator/>
      </w:r>
    </w:p>
    <w:p w:rsidR="0017354F" w:rsidP="004545D1" w:rsidRDefault="0017354F" w14:paraId="76E146EF" w14:textId="77777777"/>
    <w:p w:rsidR="0017354F" w:rsidP="004545D1" w:rsidRDefault="0017354F" w14:paraId="3B6B3583" w14:textId="77777777"/>
  </w:endnote>
  <w:endnote w:type="continuationSeparator" w:id="0">
    <w:p w:rsidR="0017354F" w:rsidP="004545D1" w:rsidRDefault="0017354F" w14:paraId="1EDBAC42" w14:textId="77777777">
      <w:r>
        <w:continuationSeparator/>
      </w:r>
    </w:p>
    <w:p w:rsidR="0017354F" w:rsidP="004545D1" w:rsidRDefault="0017354F" w14:paraId="6C6C24FC" w14:textId="77777777"/>
    <w:p w:rsidR="0017354F" w:rsidP="004545D1" w:rsidRDefault="0017354F" w14:paraId="0BD3BC8E" w14:textId="77777777"/>
  </w:endnote>
  <w:endnote w:type="continuationNotice" w:id="1">
    <w:p w:rsidR="004A7896" w:rsidRDefault="004A7896" w14:paraId="5FD98C50"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0165" w:rsidRDefault="00F80165" w14:paraId="1332D00D"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4550570"/>
      <w:docPartObj>
        <w:docPartGallery w:val="Page Numbers (Bottom of Page)"/>
        <w:docPartUnique/>
      </w:docPartObj>
    </w:sdtPr>
    <w:sdtEndPr/>
    <w:sdtContent>
      <w:p w:rsidR="0053186B" w:rsidRDefault="0053186B" w14:paraId="3185F57E" w14:textId="156C13C9">
        <w:pPr>
          <w:pStyle w:val="Voettekst"/>
          <w:jc w:val="right"/>
        </w:pPr>
        <w:r>
          <w:fldChar w:fldCharType="begin"/>
        </w:r>
        <w:r>
          <w:instrText>PAGE   \* MERGEFORMAT</w:instrText>
        </w:r>
        <w:r>
          <w:fldChar w:fldCharType="separate"/>
        </w:r>
        <w:r>
          <w:t>2</w:t>
        </w:r>
        <w:r>
          <w:fldChar w:fldCharType="end"/>
        </w:r>
        <w:r w:rsidR="00D43524">
          <w:t>/</w:t>
        </w:r>
        <w:r>
          <w:fldChar w:fldCharType="begin"/>
        </w:r>
        <w:r>
          <w:instrText> NUMPAGES   \* MERGEFORMAT </w:instrText>
        </w:r>
        <w:r>
          <w:fldChar w:fldCharType="separate"/>
        </w:r>
        <w:r w:rsidR="00D43524">
          <w:t>3</w:t>
        </w:r>
        <w:r>
          <w:fldChar w:fldCharType="end"/>
        </w:r>
      </w:p>
    </w:sdtContent>
  </w:sdt>
  <w:p w:rsidR="004545D1" w:rsidP="004545D1" w:rsidRDefault="004545D1" w14:paraId="7CC98F54" w14:textId="14B4A8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8435945"/>
      <w:docPartObj>
        <w:docPartGallery w:val="Page Numbers (Bottom of Page)"/>
        <w:docPartUnique/>
      </w:docPartObj>
    </w:sdtPr>
    <w:sdtEndPr/>
    <w:sdtContent>
      <w:p w:rsidR="0053186B" w:rsidRDefault="0053186B" w14:paraId="48E6B4F6" w14:textId="424CB345">
        <w:pPr>
          <w:pStyle w:val="Voettekst"/>
          <w:jc w:val="right"/>
        </w:pPr>
        <w:r>
          <w:fldChar w:fldCharType="begin"/>
        </w:r>
        <w:r>
          <w:instrText>PAGE   \* MERGEFORMAT</w:instrText>
        </w:r>
        <w:r>
          <w:fldChar w:fldCharType="separate"/>
        </w:r>
        <w:r>
          <w:t>2</w:t>
        </w:r>
        <w:r>
          <w:fldChar w:fldCharType="end"/>
        </w:r>
        <w:r w:rsidR="00F80165">
          <w:t>/</w:t>
        </w:r>
        <w:r>
          <w:fldChar w:fldCharType="begin"/>
        </w:r>
        <w:r>
          <w:instrText> NUMPAGES   \* MERGEFORMAT </w:instrText>
        </w:r>
        <w:r>
          <w:fldChar w:fldCharType="separate"/>
        </w:r>
        <w:r w:rsidR="00D43524">
          <w:rPr>
            <w:noProof/>
          </w:rPr>
          <w:t>3</w:t>
        </w:r>
        <w:r>
          <w:fldChar w:fldCharType="end"/>
        </w:r>
      </w:p>
    </w:sdtContent>
  </w:sdt>
  <w:p w:rsidR="004545D1" w:rsidP="004545D1" w:rsidRDefault="004545D1" w14:paraId="67B94EC4"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7354F" w:rsidP="004545D1" w:rsidRDefault="0017354F" w14:paraId="59A1CBA1" w14:textId="77777777">
      <w:r>
        <w:separator/>
      </w:r>
    </w:p>
    <w:p w:rsidR="0017354F" w:rsidP="004545D1" w:rsidRDefault="0017354F" w14:paraId="2F0DCB89" w14:textId="77777777"/>
    <w:p w:rsidR="0017354F" w:rsidP="004545D1" w:rsidRDefault="0017354F" w14:paraId="3F461DC3" w14:textId="77777777"/>
  </w:footnote>
  <w:footnote w:type="continuationSeparator" w:id="0">
    <w:p w:rsidR="0017354F" w:rsidP="004545D1" w:rsidRDefault="0017354F" w14:paraId="4BE79B83" w14:textId="77777777">
      <w:r>
        <w:continuationSeparator/>
      </w:r>
    </w:p>
    <w:p w:rsidR="0017354F" w:rsidP="004545D1" w:rsidRDefault="0017354F" w14:paraId="0F45D705" w14:textId="77777777"/>
    <w:p w:rsidR="0017354F" w:rsidP="004545D1" w:rsidRDefault="0017354F" w14:paraId="055699E9" w14:textId="77777777"/>
  </w:footnote>
  <w:footnote w:type="continuationNotice" w:id="1">
    <w:p w:rsidR="004A7896" w:rsidRDefault="004A7896" w14:paraId="536EC1D0"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7E36F5" w:rsidP="004545D1" w:rsidRDefault="00E70741" w14:paraId="4CDE743D" w14:textId="77777777">
    <w:pPr>
      <w:pStyle w:val="Koptekst"/>
    </w:pPr>
    <w:r>
      <w:rPr>
        <w:noProof/>
      </w:rPr>
      <w:drawing>
        <wp:inline distT="0" distB="0" distL="0" distR="0" wp14:anchorId="660FD4FB" wp14:editId="086A97A6">
          <wp:extent cx="1076325" cy="1076325"/>
          <wp:effectExtent l="19050" t="0" r="9525" b="0"/>
          <wp:docPr id="2050463421" name="Afbeelding 2050463421"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p w:rsidR="004545D1" w:rsidP="004545D1" w:rsidRDefault="004545D1" w14:paraId="0D1E2C31" w14:textId="77777777"/>
  <w:p w:rsidR="004545D1" w:rsidP="004545D1" w:rsidRDefault="004545D1" w14:paraId="59921A1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70741" w:rsidP="004545D1" w:rsidRDefault="004545D1" w14:paraId="68DE812D" w14:textId="77777777">
    <w:pPr>
      <w:pStyle w:val="Koptekst"/>
    </w:pPr>
    <w:r w:rsidRPr="000721CC">
      <w:rPr>
        <w:noProof/>
      </w:rPr>
      <w:drawing>
        <wp:anchor distT="0" distB="0" distL="114300" distR="114300" simplePos="0" relativeHeight="251658240" behindDoc="1" locked="0" layoutInCell="1" allowOverlap="1" wp14:anchorId="7C487572" wp14:editId="02CE94D2">
          <wp:simplePos x="0" y="0"/>
          <wp:positionH relativeFrom="margin">
            <wp:posOffset>4362450</wp:posOffset>
          </wp:positionH>
          <wp:positionV relativeFrom="paragraph">
            <wp:posOffset>152400</wp:posOffset>
          </wp:positionV>
          <wp:extent cx="1239520" cy="514350"/>
          <wp:effectExtent l="0" t="0" r="0" b="0"/>
          <wp:wrapSquare wrapText="bothSides"/>
          <wp:docPr id="1574277103" name="Afbeelding 1574277103"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878937" name="Afbeelding 2105878937" descr="Afbeelding met tekst, Lettertype, logo, Graphics&#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9520" cy="514350"/>
                  </a:xfrm>
                  <a:prstGeom prst="rect">
                    <a:avLst/>
                  </a:prstGeom>
                </pic:spPr>
              </pic:pic>
            </a:graphicData>
          </a:graphic>
          <wp14:sizeRelH relativeFrom="page">
            <wp14:pctWidth>0</wp14:pctWidth>
          </wp14:sizeRelH>
          <wp14:sizeRelV relativeFrom="page">
            <wp14:pctHeight>0</wp14:pctHeight>
          </wp14:sizeRelV>
        </wp:anchor>
      </w:drawing>
    </w:r>
  </w:p>
  <w:p w:rsidR="004545D1" w:rsidP="004545D1" w:rsidRDefault="0053186B" w14:paraId="3B0E7AE2" w14:textId="38DD7351">
    <w:r w:rsidRPr="00B72F8C">
      <w:rPr>
        <w:noProof/>
      </w:rPr>
      <w:drawing>
        <wp:anchor distT="0" distB="0" distL="114300" distR="114300" simplePos="0" relativeHeight="251658243" behindDoc="0" locked="0" layoutInCell="1" allowOverlap="1" wp14:anchorId="229DBC2D" wp14:editId="6B5BCA10">
          <wp:simplePos x="0" y="0"/>
          <wp:positionH relativeFrom="page">
            <wp:posOffset>1080135</wp:posOffset>
          </wp:positionH>
          <wp:positionV relativeFrom="paragraph">
            <wp:posOffset>151765</wp:posOffset>
          </wp:positionV>
          <wp:extent cx="1206500" cy="288290"/>
          <wp:effectExtent l="0" t="0" r="0" b="0"/>
          <wp:wrapThrough wrapText="bothSides">
            <wp:wrapPolygon edited="0">
              <wp:start x="0" y="0"/>
              <wp:lineTo x="0" y="19982"/>
              <wp:lineTo x="21145" y="19982"/>
              <wp:lineTo x="21145" y="0"/>
              <wp:lineTo x="0" y="0"/>
            </wp:wrapPolygon>
          </wp:wrapThrough>
          <wp:docPr id="226738013" name="Afbeelding 226738013"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738013" name="Afbeelding 226738013" descr="Afbeelding met tekst, Lettertype, Graphics, logo&#10;&#10;Automatisch gegenereerde beschrijving"/>
                  <pic:cNvPicPr>
                    <a:picLocks noChangeAspect="1" noChangeArrowheads="1"/>
                  </pic:cNvPicPr>
                </pic:nvPicPr>
                <pic:blipFill rotWithShape="1">
                  <a:blip r:embed="rId2">
                    <a:extLst>
                      <a:ext uri="{28A0092B-C50C-407E-A947-70E740481C1C}">
                        <a14:useLocalDpi xmlns:a14="http://schemas.microsoft.com/office/drawing/2010/main" val="0"/>
                      </a:ext>
                    </a:extLst>
                  </a:blip>
                  <a:srcRect l="12348" t="10658" r="9685" b="14729"/>
                  <a:stretch/>
                </pic:blipFill>
                <pic:spPr bwMode="auto">
                  <a:xfrm>
                    <a:off x="0" y="0"/>
                    <a:ext cx="1206500" cy="288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545D1" w:rsidP="004545D1" w:rsidRDefault="004545D1" w14:paraId="358CFA48"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545D1" w:rsidP="004545D1" w:rsidRDefault="0053186B" w14:paraId="38F0F093" w14:textId="0109A18E">
    <w:pPr>
      <w:pStyle w:val="Koptekst"/>
    </w:pPr>
    <w:r w:rsidRPr="00B72F8C">
      <w:rPr>
        <w:noProof/>
      </w:rPr>
      <w:drawing>
        <wp:anchor distT="0" distB="0" distL="114300" distR="114300" simplePos="0" relativeHeight="251658242" behindDoc="0" locked="0" layoutInCell="1" allowOverlap="1" wp14:anchorId="69877B48" wp14:editId="328524B1">
          <wp:simplePos x="0" y="0"/>
          <wp:positionH relativeFrom="margin">
            <wp:align>left</wp:align>
          </wp:positionH>
          <wp:positionV relativeFrom="paragraph">
            <wp:posOffset>218440</wp:posOffset>
          </wp:positionV>
          <wp:extent cx="1206500" cy="288290"/>
          <wp:effectExtent l="0" t="0" r="0" b="0"/>
          <wp:wrapThrough wrapText="bothSides">
            <wp:wrapPolygon edited="0">
              <wp:start x="0" y="0"/>
              <wp:lineTo x="0" y="19982"/>
              <wp:lineTo x="21145" y="19982"/>
              <wp:lineTo x="21145" y="0"/>
              <wp:lineTo x="0" y="0"/>
            </wp:wrapPolygon>
          </wp:wrapThrough>
          <wp:docPr id="1480567434" name="Afbeelding 1480567434"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567434" name="Afbeelding 1480567434" descr="Afbeelding met tekst, Lettertype, Graphics, logo&#10;&#10;Automatisch gegenereerde beschrijving"/>
                  <pic:cNvPicPr>
                    <a:picLocks noChangeAspect="1" noChangeArrowheads="1"/>
                  </pic:cNvPicPr>
                </pic:nvPicPr>
                <pic:blipFill rotWithShape="1">
                  <a:blip r:embed="rId1">
                    <a:extLst>
                      <a:ext uri="{28A0092B-C50C-407E-A947-70E740481C1C}">
                        <a14:useLocalDpi xmlns:a14="http://schemas.microsoft.com/office/drawing/2010/main" val="0"/>
                      </a:ext>
                    </a:extLst>
                  </a:blip>
                  <a:srcRect l="12348" t="10658" r="9685" b="14729"/>
                  <a:stretch/>
                </pic:blipFill>
                <pic:spPr bwMode="auto">
                  <a:xfrm>
                    <a:off x="0" y="0"/>
                    <a:ext cx="1206500" cy="288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721CC" w:rsidR="004545D1">
      <w:rPr>
        <w:noProof/>
      </w:rPr>
      <w:drawing>
        <wp:anchor distT="0" distB="0" distL="114300" distR="114300" simplePos="0" relativeHeight="251658241" behindDoc="1" locked="0" layoutInCell="1" allowOverlap="1" wp14:anchorId="753A98B6" wp14:editId="64016F55">
          <wp:simplePos x="0" y="0"/>
          <wp:positionH relativeFrom="margin">
            <wp:posOffset>4457700</wp:posOffset>
          </wp:positionH>
          <wp:positionV relativeFrom="paragraph">
            <wp:posOffset>228600</wp:posOffset>
          </wp:positionV>
          <wp:extent cx="1239520" cy="514350"/>
          <wp:effectExtent l="0" t="0" r="0" b="0"/>
          <wp:wrapSquare wrapText="bothSides"/>
          <wp:docPr id="1248508216" name="Afbeelding 1248508216"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021615" name="Afbeelding 1647021615" descr="Afbeelding met tekst, Lettertype, logo, Graphics&#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9520" cy="514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A58BA"/>
    <w:multiLevelType w:val="hybridMultilevel"/>
    <w:tmpl w:val="FE68A508"/>
    <w:lvl w:ilvl="0" w:tplc="1ECA7294">
      <w:start w:val="2"/>
      <w:numFmt w:val="bullet"/>
      <w:lvlText w:val="-"/>
      <w:lvlJc w:val="left"/>
      <w:pPr>
        <w:tabs>
          <w:tab w:val="num" w:pos="360"/>
        </w:tabs>
        <w:ind w:left="360" w:hanging="360"/>
      </w:pPr>
      <w:rPr>
        <w:rFonts w:hint="default" w:ascii="Arial" w:hAnsi="Arial" w:eastAsia="SimSun" w:cs="Arial"/>
      </w:rPr>
    </w:lvl>
    <w:lvl w:ilvl="1" w:tplc="08090003">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 w15:restartNumberingAfterBreak="0">
    <w:nsid w:val="4B900778"/>
    <w:multiLevelType w:val="hybridMultilevel"/>
    <w:tmpl w:val="7AD6D9C2"/>
    <w:lvl w:ilvl="0" w:tplc="A79CA890">
      <w:numFmt w:val="bullet"/>
      <w:lvlText w:val="•"/>
      <w:lvlJc w:val="left"/>
      <w:pPr>
        <w:ind w:left="1068" w:hanging="708"/>
      </w:pPr>
      <w:rPr>
        <w:rFonts w:hint="default" w:ascii="Arial" w:hAnsi="Arial" w:eastAsia="Times New Roman" w:cs="Arial"/>
      </w:rPr>
    </w:lvl>
    <w:lvl w:ilvl="1" w:tplc="AAD2D0B8">
      <w:numFmt w:val="bullet"/>
      <w:lvlText w:val=""/>
      <w:lvlJc w:val="left"/>
      <w:pPr>
        <w:ind w:left="1788" w:hanging="708"/>
      </w:pPr>
      <w:rPr>
        <w:rFonts w:hint="default" w:ascii="Symbol" w:hAnsi="Symbol" w:eastAsia="Times New Roman" w:cs="Arial"/>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982493757">
    <w:abstractNumId w:val="0"/>
  </w:num>
  <w:num w:numId="2" w16cid:durableId="128361472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54F"/>
    <w:rsid w:val="0002201C"/>
    <w:rsid w:val="00031DA7"/>
    <w:rsid w:val="00072959"/>
    <w:rsid w:val="00073397"/>
    <w:rsid w:val="000F4100"/>
    <w:rsid w:val="00171C5B"/>
    <w:rsid w:val="0017354F"/>
    <w:rsid w:val="00185F7F"/>
    <w:rsid w:val="001B6527"/>
    <w:rsid w:val="001C6069"/>
    <w:rsid w:val="0021359E"/>
    <w:rsid w:val="002415CD"/>
    <w:rsid w:val="0028054E"/>
    <w:rsid w:val="002A74A2"/>
    <w:rsid w:val="00326C36"/>
    <w:rsid w:val="00393F69"/>
    <w:rsid w:val="003A58D7"/>
    <w:rsid w:val="003B537B"/>
    <w:rsid w:val="003D4AA4"/>
    <w:rsid w:val="003F67C7"/>
    <w:rsid w:val="00411597"/>
    <w:rsid w:val="004545D1"/>
    <w:rsid w:val="00482680"/>
    <w:rsid w:val="00483918"/>
    <w:rsid w:val="004A6EEC"/>
    <w:rsid w:val="004A7896"/>
    <w:rsid w:val="00510833"/>
    <w:rsid w:val="0053186B"/>
    <w:rsid w:val="0058162E"/>
    <w:rsid w:val="005B1429"/>
    <w:rsid w:val="005E23EB"/>
    <w:rsid w:val="005F09C4"/>
    <w:rsid w:val="00674E9B"/>
    <w:rsid w:val="006901C4"/>
    <w:rsid w:val="00694DE8"/>
    <w:rsid w:val="0071424E"/>
    <w:rsid w:val="00782F2C"/>
    <w:rsid w:val="00793B01"/>
    <w:rsid w:val="007B5DF7"/>
    <w:rsid w:val="007C5031"/>
    <w:rsid w:val="007E36F5"/>
    <w:rsid w:val="007F449B"/>
    <w:rsid w:val="00806D66"/>
    <w:rsid w:val="008303C6"/>
    <w:rsid w:val="00882DB3"/>
    <w:rsid w:val="008963F9"/>
    <w:rsid w:val="008E71D1"/>
    <w:rsid w:val="00926CD2"/>
    <w:rsid w:val="00942CE6"/>
    <w:rsid w:val="009B3C89"/>
    <w:rsid w:val="009C6E72"/>
    <w:rsid w:val="00A071C3"/>
    <w:rsid w:val="00A759AE"/>
    <w:rsid w:val="00AA6A77"/>
    <w:rsid w:val="00AB3AB5"/>
    <w:rsid w:val="00AD1338"/>
    <w:rsid w:val="00B444D8"/>
    <w:rsid w:val="00B6107D"/>
    <w:rsid w:val="00BB1719"/>
    <w:rsid w:val="00CA5FFA"/>
    <w:rsid w:val="00CB03A8"/>
    <w:rsid w:val="00CE3F18"/>
    <w:rsid w:val="00CF00B1"/>
    <w:rsid w:val="00D02492"/>
    <w:rsid w:val="00D35896"/>
    <w:rsid w:val="00D43524"/>
    <w:rsid w:val="00DB03A4"/>
    <w:rsid w:val="00DB2210"/>
    <w:rsid w:val="00DC6675"/>
    <w:rsid w:val="00E02517"/>
    <w:rsid w:val="00E66AFB"/>
    <w:rsid w:val="00E70741"/>
    <w:rsid w:val="00E76605"/>
    <w:rsid w:val="00E76BC5"/>
    <w:rsid w:val="00F23650"/>
    <w:rsid w:val="00F3535E"/>
    <w:rsid w:val="00F44F9F"/>
    <w:rsid w:val="00F56C6A"/>
    <w:rsid w:val="00F56E8A"/>
    <w:rsid w:val="00F73DCE"/>
    <w:rsid w:val="00F80165"/>
    <w:rsid w:val="00FC059B"/>
    <w:rsid w:val="541C2A38"/>
    <w:rsid w:val="5F2D89F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37C0C"/>
  <w15:chartTrackingRefBased/>
  <w15:docId w15:val="{F99AE668-2BFB-4963-92A7-9B1C570C8C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eastAsia="Times New Roman" w:ascii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545D1"/>
    <w:pPr>
      <w:spacing w:after="0" w:line="276" w:lineRule="auto"/>
      <w:jc w:val="both"/>
    </w:pPr>
    <w:rPr>
      <w:rFonts w:ascii="Arial" w:hAnsi="Arial" w:cs="Arial"/>
      <w:bCs/>
      <w:sz w:val="18"/>
      <w:szCs w:val="18"/>
      <w:lang w:eastAsia="nl-NL"/>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tekst">
    <w:name w:val="footer"/>
    <w:basedOn w:val="Standaard"/>
    <w:link w:val="VoettekstChar"/>
    <w:uiPriority w:val="99"/>
    <w:unhideWhenUsed/>
    <w:rsid w:val="004A6EEC"/>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4A6EEC"/>
    <w:rPr>
      <w:rFonts w:ascii="Tahoma" w:hAnsi="Tahoma" w:cs="Times New Roman"/>
      <w:sz w:val="18"/>
      <w:szCs w:val="24"/>
      <w:lang w:eastAsia="nl-NL"/>
    </w:rPr>
  </w:style>
  <w:style w:type="paragraph" w:styleId="HRNaamInstituut" w:customStyle="1">
    <w:name w:val="HR_NaamInstituut"/>
    <w:basedOn w:val="Standaard"/>
    <w:rsid w:val="004A6EEC"/>
    <w:pPr>
      <w:spacing w:line="240" w:lineRule="auto"/>
    </w:pPr>
    <w:rPr>
      <w:b/>
      <w:sz w:val="24"/>
    </w:rPr>
  </w:style>
  <w:style w:type="paragraph" w:styleId="Koptekst">
    <w:name w:val="header"/>
    <w:basedOn w:val="Standaard"/>
    <w:link w:val="KoptekstChar"/>
    <w:rsid w:val="004A6EEC"/>
    <w:pPr>
      <w:tabs>
        <w:tab w:val="center" w:pos="4536"/>
        <w:tab w:val="right" w:pos="9072"/>
      </w:tabs>
      <w:spacing w:line="240" w:lineRule="auto"/>
    </w:pPr>
    <w:rPr>
      <w:sz w:val="20"/>
    </w:rPr>
  </w:style>
  <w:style w:type="character" w:styleId="KoptekstChar" w:customStyle="1">
    <w:name w:val="Koptekst Char"/>
    <w:basedOn w:val="Standaardalinea-lettertype"/>
    <w:link w:val="Koptekst"/>
    <w:rsid w:val="004A6EEC"/>
    <w:rPr>
      <w:rFonts w:ascii="Arial" w:hAnsi="Arial" w:cs="Times New Roman"/>
      <w:sz w:val="20"/>
      <w:szCs w:val="24"/>
      <w:lang w:eastAsia="nl-NL"/>
    </w:rPr>
  </w:style>
  <w:style w:type="table" w:styleId="Tabelraster">
    <w:name w:val="Table Grid"/>
    <w:basedOn w:val="Standaardtabel"/>
    <w:rsid w:val="004A6EEC"/>
    <w:pPr>
      <w:spacing w:after="0" w:line="280" w:lineRule="atLeast"/>
    </w:pPr>
    <w:rPr>
      <w:rFonts w:ascii="Times New Roman" w:hAnsi="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ntekst">
    <w:name w:val="Balloon Text"/>
    <w:basedOn w:val="Standaard"/>
    <w:link w:val="BallontekstChar"/>
    <w:uiPriority w:val="99"/>
    <w:semiHidden/>
    <w:unhideWhenUsed/>
    <w:rsid w:val="004A6EEC"/>
    <w:pPr>
      <w:spacing w:line="240" w:lineRule="auto"/>
    </w:pPr>
    <w:rPr>
      <w:rFonts w:ascii="Segoe UI" w:hAnsi="Segoe UI" w:cs="Segoe UI"/>
    </w:rPr>
  </w:style>
  <w:style w:type="character" w:styleId="BallontekstChar" w:customStyle="1">
    <w:name w:val="Ballontekst Char"/>
    <w:basedOn w:val="Standaardalinea-lettertype"/>
    <w:link w:val="Ballontekst"/>
    <w:uiPriority w:val="99"/>
    <w:semiHidden/>
    <w:rsid w:val="004A6EEC"/>
    <w:rPr>
      <w:rFonts w:ascii="Segoe UI" w:hAnsi="Segoe UI" w:cs="Segoe UI"/>
      <w:sz w:val="18"/>
      <w:szCs w:val="18"/>
      <w:lang w:eastAsia="nl-NL"/>
    </w:rPr>
  </w:style>
  <w:style w:type="character" w:styleId="Verwijzingopmerking">
    <w:name w:val="annotation reference"/>
    <w:basedOn w:val="Standaardalinea-lettertype"/>
    <w:uiPriority w:val="99"/>
    <w:semiHidden/>
    <w:unhideWhenUsed/>
    <w:rsid w:val="009C6E72"/>
    <w:rPr>
      <w:sz w:val="16"/>
      <w:szCs w:val="16"/>
    </w:rPr>
  </w:style>
  <w:style w:type="paragraph" w:styleId="Tekstopmerking">
    <w:name w:val="annotation text"/>
    <w:basedOn w:val="Standaard"/>
    <w:link w:val="TekstopmerkingChar"/>
    <w:uiPriority w:val="99"/>
    <w:semiHidden/>
    <w:unhideWhenUsed/>
    <w:rsid w:val="009C6E72"/>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9C6E72"/>
    <w:rPr>
      <w:rFonts w:ascii="Tahoma" w:hAnsi="Tahom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9C6E72"/>
    <w:rPr>
      <w:b/>
      <w:bCs w:val="0"/>
    </w:rPr>
  </w:style>
  <w:style w:type="character" w:styleId="OnderwerpvanopmerkingChar" w:customStyle="1">
    <w:name w:val="Onderwerp van opmerking Char"/>
    <w:basedOn w:val="TekstopmerkingChar"/>
    <w:link w:val="Onderwerpvanopmerking"/>
    <w:uiPriority w:val="99"/>
    <w:semiHidden/>
    <w:rsid w:val="009C6E72"/>
    <w:rPr>
      <w:rFonts w:ascii="Tahoma" w:hAnsi="Tahoma" w:cs="Times New Roman"/>
      <w:b/>
      <w:bCs/>
      <w:sz w:val="20"/>
      <w:szCs w:val="20"/>
      <w:lang w:eastAsia="nl-NL"/>
    </w:rPr>
  </w:style>
  <w:style w:type="paragraph" w:styleId="Geenafstand">
    <w:name w:val="No Spacing"/>
    <w:uiPriority w:val="1"/>
    <w:qFormat/>
    <w:rsid w:val="007E36F5"/>
    <w:pPr>
      <w:spacing w:after="0" w:line="240" w:lineRule="auto"/>
    </w:pPr>
    <w:rPr>
      <w:rFonts w:ascii="Tahoma" w:hAnsi="Tahoma" w:cs="Times New Roman"/>
      <w:sz w:val="18"/>
      <w:szCs w:val="24"/>
      <w:lang w:eastAsia="nl-NL"/>
    </w:rPr>
  </w:style>
  <w:style w:type="paragraph" w:styleId="Lijstalinea">
    <w:name w:val="List Paragraph"/>
    <w:basedOn w:val="Standaard"/>
    <w:uiPriority w:val="34"/>
    <w:qFormat/>
    <w:rsid w:val="004545D1"/>
    <w:pPr>
      <w:ind w:left="720"/>
      <w:contextualSpacing/>
    </w:pPr>
  </w:style>
  <w:style w:type="paragraph" w:styleId="Voetnoottekst">
    <w:name w:val="footnote text"/>
    <w:basedOn w:val="Standaard"/>
    <w:link w:val="VoetnoottekstChar"/>
    <w:uiPriority w:val="99"/>
    <w:rsid w:val="004545D1"/>
    <w:pPr>
      <w:spacing w:line="300" w:lineRule="atLeast"/>
      <w:jc w:val="left"/>
    </w:pPr>
    <w:rPr>
      <w:bCs w:val="0"/>
      <w:sz w:val="20"/>
      <w:szCs w:val="20"/>
    </w:rPr>
  </w:style>
  <w:style w:type="character" w:styleId="VoetnoottekstChar" w:customStyle="1">
    <w:name w:val="Voetnoottekst Char"/>
    <w:basedOn w:val="Standaardalinea-lettertype"/>
    <w:link w:val="Voetnoottekst"/>
    <w:uiPriority w:val="99"/>
    <w:rsid w:val="004545D1"/>
    <w:rPr>
      <w:rFonts w:ascii="Arial" w:hAnsi="Arial" w:cs="Arial"/>
      <w:sz w:val="20"/>
      <w:szCs w:val="20"/>
      <w:lang w:eastAsia="nl-NL"/>
    </w:rPr>
  </w:style>
  <w:style w:type="character" w:styleId="Voetnootmarkering">
    <w:name w:val="footnote reference"/>
    <w:uiPriority w:val="99"/>
    <w:semiHidden/>
    <w:rsid w:val="004545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yWolfert-HIP\Downloads\Bijlage%202%20-%20Referenties%20(1).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3" ma:contentTypeDescription="Een nieuw document maken." ma:contentTypeScope="" ma:versionID="4b6d1b54e268e4e43582988a7f272f6a">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2ccbc69759a0c250f9c588072cc985cc"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DDE89-939A-4E8D-BCD3-C98B7A813DEA}">
  <ds:schemaRefs>
    <ds:schemaRef ds:uri="http://schemas.microsoft.com/sharepoint/v3/contenttype/forms"/>
  </ds:schemaRefs>
</ds:datastoreItem>
</file>

<file path=customXml/itemProps2.xml><?xml version="1.0" encoding="utf-8"?>
<ds:datastoreItem xmlns:ds="http://schemas.openxmlformats.org/officeDocument/2006/customXml" ds:itemID="{2B42712F-6231-4628-AA9D-93165469E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07924-066A-4DEC-80C7-9AD434D97527}">
  <ds:schemaRefs>
    <ds:schemaRef ds:uri="http://schemas.openxmlformats.org/officeDocument/2006/bibliography"/>
  </ds:schemaRefs>
</ds:datastoreItem>
</file>

<file path=customXml/itemProps4.xml><?xml version="1.0" encoding="utf-8"?>
<ds:datastoreItem xmlns:ds="http://schemas.openxmlformats.org/officeDocument/2006/customXml" ds:itemID="{16E5579E-2044-455A-A268-88AECED30124}">
  <ds:schemaRefs>
    <ds:schemaRef ds:uri="http://schemas.microsoft.com/office/2006/documentManagement/types"/>
    <ds:schemaRef ds:uri="http://schemas.microsoft.com/office/2006/metadata/properties"/>
    <ds:schemaRef ds:uri="a374c010-84b2-41aa-9f70-829eca1e20e5"/>
    <ds:schemaRef ds:uri="http://schemas.microsoft.com/office/infopath/2007/PartnerControls"/>
    <ds:schemaRef ds:uri="http://purl.org/dc/elements/1.1/"/>
    <ds:schemaRef ds:uri="http://www.w3.org/XML/1998/namespace"/>
    <ds:schemaRef ds:uri="http://schemas.openxmlformats.org/package/2006/metadata/core-properties"/>
    <ds:schemaRef ds:uri="58136303-e262-4c30-89d9-d9f80385de94"/>
    <ds:schemaRef ds:uri="http://purl.org/dc/dcmitype/"/>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Bijlage 2 - Referenties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Romy Wolfert - HIP</dc:creator>
  <keywords/>
  <dc:description/>
  <lastModifiedBy>Romy Wolfert - HIP</lastModifiedBy>
  <revision>21</revision>
  <dcterms:created xsi:type="dcterms:W3CDTF">2024-07-23T03:10:00.0000000Z</dcterms:created>
  <dcterms:modified xsi:type="dcterms:W3CDTF">2024-11-12T08:23:24.1014531Z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MediaServiceImageTags">
    <vt:lpwstr/>
  </property>
</Properties>
</file>